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7B56BA67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4F02B5">
        <w:rPr>
          <w:rFonts w:cs="Arial"/>
          <w:b/>
          <w:color w:val="2F5496" w:themeColor="accent5" w:themeShade="BF"/>
          <w:sz w:val="36"/>
          <w:szCs w:val="32"/>
        </w:rPr>
        <w:t>Guia XML - Mensagem CC447A v1.4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383DA496" w14:textId="68D39596" w:rsidR="00076CB4" w:rsidRDefault="00A41D97" w:rsidP="007A4B9F">
      <w:pPr>
        <w:ind w:left="3969"/>
        <w:rPr>
          <w:noProof/>
          <w:lang w:eastAsia="pt-PT"/>
        </w:rPr>
      </w:pPr>
      <w:r w:rsidRPr="00A41D97">
        <w:rPr>
          <w:rFonts w:cs="Arial"/>
          <w:b/>
          <w:color w:val="2F5496" w:themeColor="accent5" w:themeShade="BF"/>
          <w:sz w:val="28"/>
          <w:szCs w:val="24"/>
        </w:rPr>
        <w:t>Resultado do Controlo Documental</w:t>
      </w:r>
      <w:r w:rsidR="008A36B8">
        <w:rPr>
          <w:rFonts w:cs="Arial"/>
          <w:b/>
          <w:color w:val="2F5496" w:themeColor="accent5" w:themeShade="BF"/>
          <w:sz w:val="28"/>
          <w:szCs w:val="24"/>
        </w:rPr>
        <w:t xml:space="preserve"> </w:t>
      </w:r>
      <w:r w:rsidR="008A36B8" w:rsidRPr="008A36B8">
        <w:rPr>
          <w:rFonts w:cs="Arial"/>
          <w:b/>
          <w:color w:val="2F5496" w:themeColor="accent5" w:themeShade="BF"/>
          <w:sz w:val="28"/>
          <w:szCs w:val="24"/>
        </w:rPr>
        <w:t>/ correção ou anulação da declaração-notificação</w:t>
      </w:r>
    </w:p>
    <w:p w14:paraId="05D914BB" w14:textId="6FB832B9" w:rsidR="006938FA" w:rsidRDefault="006938FA" w:rsidP="007A4B9F">
      <w:pPr>
        <w:ind w:left="3969"/>
        <w:rPr>
          <w:noProof/>
          <w:lang w:eastAsia="pt-PT"/>
        </w:rPr>
      </w:pPr>
    </w:p>
    <w:p w14:paraId="087ED121" w14:textId="09C73E05" w:rsidR="00A41D97" w:rsidRDefault="00A41D97" w:rsidP="007A4B9F">
      <w:pPr>
        <w:ind w:left="3969"/>
        <w:rPr>
          <w:noProof/>
          <w:lang w:eastAsia="pt-PT"/>
        </w:rPr>
      </w:pPr>
    </w:p>
    <w:p w14:paraId="3BA2FB04" w14:textId="77777777" w:rsidR="00A41D97" w:rsidRDefault="00A41D97" w:rsidP="007A4B9F">
      <w:pPr>
        <w:ind w:left="3969"/>
        <w:rPr>
          <w:noProof/>
          <w:lang w:eastAsia="pt-PT"/>
        </w:rPr>
      </w:pPr>
    </w:p>
    <w:p w14:paraId="27CE207B" w14:textId="2F96BEF4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303CF1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303CF1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303CF1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4F02B5">
        <w:rPr>
          <w:rFonts w:cs="Arial"/>
          <w:color w:val="2F5496" w:themeColor="accent5" w:themeShade="BF"/>
          <w:sz w:val="36"/>
          <w:szCs w:val="40"/>
        </w:rPr>
        <w:t>25-06-2026</w:t>
      </w:r>
      <w:r w:rsidRPr="00303CF1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D915D7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4E9597F0" w:rsidR="006A2AFC" w:rsidRDefault="00D915D7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4F02B5">
              <w:t>1.4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7AA4210C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4828035E" w:rsidR="00CE079E" w:rsidRPr="004176AD" w:rsidRDefault="00C9202C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A171CB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A171CB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6AC8B68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081F3EA1" w:rsidR="00CE079E" w:rsidRPr="004176AD" w:rsidRDefault="00C9202C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16913520" w:rsidR="00CE079E" w:rsidRPr="004176AD" w:rsidRDefault="00A171CB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AFAAFE0" w14:textId="13B5EA7A" w:rsidR="00C9202C" w:rsidRPr="00C9202C" w:rsidRDefault="00C9202C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9202C">
              <w:rPr>
                <w:rFonts w:cs="Arial"/>
                <w:color w:val="000000" w:themeColor="text1"/>
                <w:sz w:val="18"/>
              </w:rPr>
              <w:t xml:space="preserve">Alterações realizadas à descrição dos </w:t>
            </w:r>
            <w:proofErr w:type="spellStart"/>
            <w:r w:rsidRPr="00C9202C">
              <w:rPr>
                <w:rFonts w:cs="Arial"/>
                <w:color w:val="000000" w:themeColor="text1"/>
                <w:sz w:val="18"/>
              </w:rPr>
              <w:t>ED´s</w:t>
            </w:r>
            <w:proofErr w:type="spellEnd"/>
            <w:r w:rsidRPr="00C9202C">
              <w:rPr>
                <w:rFonts w:cs="Arial"/>
                <w:color w:val="000000" w:themeColor="text1"/>
                <w:sz w:val="18"/>
              </w:rPr>
              <w:t xml:space="preserve"> no 'GRUPOS E DADOS':</w:t>
            </w:r>
          </w:p>
          <w:p w14:paraId="3E3A064F" w14:textId="61043C56" w:rsidR="00C9202C" w:rsidRPr="00C9202C" w:rsidRDefault="00477767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C9202C" w:rsidRPr="00C9202C">
              <w:rPr>
                <w:rFonts w:cs="Arial"/>
                <w:color w:val="000000" w:themeColor="text1"/>
                <w:sz w:val="18"/>
              </w:rPr>
              <w:t>'Resultado do Controlo da Declaração' para 'Resultado do controlo da declaração'.</w:t>
            </w:r>
          </w:p>
          <w:p w14:paraId="5310C7AF" w14:textId="0AB3E905" w:rsidR="00C9202C" w:rsidRPr="00C9202C" w:rsidRDefault="00477767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C9202C" w:rsidRPr="00C9202C">
              <w:rPr>
                <w:rFonts w:cs="Arial"/>
                <w:color w:val="000000" w:themeColor="text1"/>
                <w:sz w:val="18"/>
              </w:rPr>
              <w:t>'Resultado do Controlo por Adição' para 'Resultado do controlo por adição'.</w:t>
            </w:r>
          </w:p>
          <w:p w14:paraId="45C96D40" w14:textId="1675A1E6" w:rsidR="00C9202C" w:rsidRPr="00C9202C" w:rsidRDefault="00477767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C9202C" w:rsidRPr="00C9202C">
              <w:rPr>
                <w:rFonts w:cs="Arial"/>
                <w:color w:val="000000" w:themeColor="text1"/>
                <w:sz w:val="18"/>
              </w:rPr>
              <w:t>'Detalhes do Controlo' para 'Detalhes do controlo'.</w:t>
            </w:r>
          </w:p>
          <w:p w14:paraId="5B710092" w14:textId="77777777" w:rsidR="00C9202C" w:rsidRPr="00C9202C" w:rsidRDefault="00C9202C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192FD674" w14:textId="77777777" w:rsidR="00C9202C" w:rsidRPr="00C9202C" w:rsidRDefault="00C9202C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9202C">
              <w:rPr>
                <w:rFonts w:cs="Arial"/>
                <w:color w:val="000000" w:themeColor="text1"/>
                <w:sz w:val="18"/>
              </w:rPr>
              <w:t>Código de ED corrigido referente ao Declarante:</w:t>
            </w:r>
          </w:p>
          <w:p w14:paraId="5B42EBD1" w14:textId="77777777" w:rsidR="00C9202C" w:rsidRPr="00C9202C" w:rsidRDefault="00C9202C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9202C">
              <w:rPr>
                <w:rFonts w:cs="Arial"/>
                <w:color w:val="000000" w:themeColor="text1"/>
                <w:sz w:val="18"/>
              </w:rPr>
              <w:t xml:space="preserve">Número de identificação: de 13 05 016 000 para 13 05 017 000 </w:t>
            </w:r>
          </w:p>
          <w:p w14:paraId="3541E1D8" w14:textId="315D9C4D" w:rsidR="00CE079E" w:rsidRPr="004176AD" w:rsidRDefault="00C9202C" w:rsidP="00C9202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9202C">
              <w:rPr>
                <w:rFonts w:cs="Arial"/>
                <w:color w:val="000000" w:themeColor="text1"/>
                <w:sz w:val="18"/>
              </w:rPr>
              <w:t>Nome:                    de 13 05 017 000 para 13 05 016 000</w:t>
            </w:r>
          </w:p>
        </w:tc>
      </w:tr>
      <w:tr w:rsidR="00CE079E" w:rsidRPr="004176AD" w14:paraId="0C9B4901" w14:textId="77777777" w:rsidTr="00025FB8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6C3175FF" w:rsidR="00CE079E" w:rsidRPr="004176AD" w:rsidRDefault="00C867E0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1.2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4980FCEF" w:rsidR="00CE079E" w:rsidRPr="00C867E0" w:rsidRDefault="00A6357C" w:rsidP="00CD2421">
            <w:pPr>
              <w:spacing w:after="0"/>
              <w:rPr>
                <w:rFonts w:cs="Arial"/>
                <w:color w:val="000000" w:themeColor="text1"/>
                <w:sz w:val="18"/>
                <w:highlight w:val="yellow"/>
              </w:rPr>
            </w:pPr>
            <w:r w:rsidRPr="00A6357C">
              <w:rPr>
                <w:rFonts w:cs="Arial"/>
                <w:color w:val="000000" w:themeColor="text1"/>
                <w:sz w:val="18"/>
              </w:rPr>
              <w:t>01.09.2024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6B9F0C83" w14:textId="3FD14FE3" w:rsidR="00C867E0" w:rsidRPr="00C867E0" w:rsidRDefault="00C867E0" w:rsidP="00C867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867E0">
              <w:rPr>
                <w:rFonts w:cs="Arial"/>
                <w:color w:val="000000" w:themeColor="text1"/>
                <w:sz w:val="18"/>
              </w:rPr>
              <w:t>- Adicionados elementos de dados</w:t>
            </w:r>
            <w:r w:rsidR="00233B08"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C867E0">
              <w:rPr>
                <w:rFonts w:cs="Arial"/>
                <w:color w:val="000000" w:themeColor="text1"/>
                <w:sz w:val="18"/>
              </w:rPr>
              <w:t>Código de função, Data da proposta, Justifi</w:t>
            </w:r>
            <w:r w:rsidR="0039791D">
              <w:rPr>
                <w:rFonts w:cs="Arial"/>
                <w:color w:val="000000" w:themeColor="text1"/>
                <w:sz w:val="18"/>
              </w:rPr>
              <w:t>ca</w:t>
            </w:r>
            <w:r w:rsidRPr="00C867E0">
              <w:rPr>
                <w:rFonts w:cs="Arial"/>
                <w:color w:val="000000" w:themeColor="text1"/>
                <w:sz w:val="18"/>
              </w:rPr>
              <w:t>ção, e o grupo de dados associados à Audição prévia e Proposta de correção.</w:t>
            </w:r>
          </w:p>
          <w:p w14:paraId="4FAFE909" w14:textId="4CA2A306" w:rsidR="00C867E0" w:rsidRPr="00C867E0" w:rsidRDefault="00C867E0" w:rsidP="00C867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867E0">
              <w:rPr>
                <w:rFonts w:cs="Arial"/>
                <w:color w:val="000000" w:themeColor="text1"/>
                <w:sz w:val="18"/>
              </w:rPr>
              <w:t>- Elemento de dados '</w:t>
            </w:r>
            <w:r w:rsidR="004B7FED">
              <w:rPr>
                <w:rFonts w:cs="Arial"/>
                <w:color w:val="000000" w:themeColor="text1"/>
                <w:sz w:val="18"/>
              </w:rPr>
              <w:t xml:space="preserve">Código da </w:t>
            </w:r>
            <w:r w:rsidRPr="00C867E0">
              <w:rPr>
                <w:rFonts w:cs="Arial"/>
                <w:color w:val="000000" w:themeColor="text1"/>
                <w:sz w:val="18"/>
              </w:rPr>
              <w:t>Área de Risco' foi el</w:t>
            </w:r>
            <w:r w:rsidR="00E67527">
              <w:rPr>
                <w:rFonts w:cs="Arial"/>
                <w:color w:val="000000" w:themeColor="text1"/>
                <w:sz w:val="18"/>
              </w:rPr>
              <w:t>i</w:t>
            </w:r>
            <w:r w:rsidRPr="00C867E0">
              <w:rPr>
                <w:rFonts w:cs="Arial"/>
                <w:color w:val="000000" w:themeColor="text1"/>
                <w:sz w:val="18"/>
              </w:rPr>
              <w:t>minado.</w:t>
            </w:r>
          </w:p>
          <w:p w14:paraId="5503C4A1" w14:textId="496D45FF" w:rsidR="00CE079E" w:rsidRPr="004176AD" w:rsidRDefault="00C867E0" w:rsidP="00C867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867E0">
              <w:rPr>
                <w:rFonts w:cs="Arial"/>
                <w:color w:val="000000" w:themeColor="text1"/>
                <w:sz w:val="18"/>
              </w:rPr>
              <w:t>-  Descrição da mensagem foi alterada: CC447A - Resultado do controlo documental / correção ou anulação da declaração-notificação</w:t>
            </w:r>
          </w:p>
        </w:tc>
      </w:tr>
      <w:tr w:rsidR="00025FB8" w:rsidRPr="004176AD" w14:paraId="5451C098" w14:textId="77777777" w:rsidTr="00C60A07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15AD8" w14:textId="1CBC5DDB" w:rsidR="00025FB8" w:rsidRDefault="00025FB8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1.3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6F4CC" w14:textId="1C36AEF3" w:rsidR="00025FB8" w:rsidRPr="00A6357C" w:rsidRDefault="00706D8B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22.07.2025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597B4B06" w14:textId="77777777" w:rsidR="00025FB8" w:rsidRPr="00025FB8" w:rsidRDefault="00025FB8" w:rsidP="00025FB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25FB8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69FA05D6" w14:textId="381DAF0D" w:rsidR="00025FB8" w:rsidRPr="00025FB8" w:rsidRDefault="00025FB8" w:rsidP="00025FB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25FB8">
              <w:rPr>
                <w:rFonts w:cs="Arial"/>
                <w:color w:val="000000" w:themeColor="text1"/>
                <w:sz w:val="18"/>
              </w:rPr>
              <w:t>- E.D. 4/9 - Local ou locais de transformação ou de utilização, subelemento GNSS: a obrigatoriedade passou de O para C.</w:t>
            </w:r>
          </w:p>
          <w:p w14:paraId="2E0A1844" w14:textId="19311195" w:rsidR="00025FB8" w:rsidRPr="00C867E0" w:rsidRDefault="00025FB8" w:rsidP="00025FB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25FB8">
              <w:rPr>
                <w:rFonts w:cs="Arial"/>
                <w:color w:val="000000" w:themeColor="text1"/>
                <w:sz w:val="18"/>
              </w:rPr>
              <w:t>- E.D. 4/5 - Primeiro local de utilização ou de transformação, subelemento GNSS: a obrigatoriedade passou de O para C.</w:t>
            </w:r>
          </w:p>
        </w:tc>
      </w:tr>
      <w:tr w:rsidR="00C60A07" w:rsidRPr="004176AD" w14:paraId="1443087E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2D6C0" w14:textId="238D5B25" w:rsidR="00C60A07" w:rsidRDefault="00C60A07" w:rsidP="00C60A07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1.4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8333" w14:textId="0704271F" w:rsidR="00C60A07" w:rsidRPr="00A6357C" w:rsidRDefault="00C60A07" w:rsidP="00C60A07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C60A07">
              <w:rPr>
                <w:rFonts w:cs="Arial"/>
                <w:color w:val="000000" w:themeColor="text1"/>
                <w:sz w:val="18"/>
              </w:rPr>
              <w:t>25.06.2026</w:t>
            </w: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5673AAD" w14:textId="455D8683" w:rsidR="00C60A07" w:rsidRPr="00025FB8" w:rsidRDefault="00C60A07" w:rsidP="00C60A07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F633AD">
              <w:rPr>
                <w:rFonts w:cs="Arial"/>
                <w:color w:val="000000" w:themeColor="text1"/>
                <w:sz w:val="18"/>
              </w:rPr>
              <w:t>Adicionado elemento ' Qualificador DC Unidade de medida e qualificador' sob o grupo de dados 14 03 040 000 - Base tributável, 12 01 000 000 - Documentos precedentes, 12 03 000 000 - Documentos de suporte.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68C2EDF7" w14:textId="47FA02A0" w:rsidR="00CE079E" w:rsidRPr="00C60A07" w:rsidRDefault="00CE079E" w:rsidP="00C60A07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926AFF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09E7B09E" w14:textId="019AF2A4" w:rsidR="00706D8B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233197420" w:history="1">
            <w:r w:rsidR="00706D8B" w:rsidRPr="002F76E8">
              <w:rPr>
                <w:rStyle w:val="Hiperligao"/>
                <w:noProof/>
              </w:rPr>
              <w:t>1.</w:t>
            </w:r>
            <w:r w:rsidR="00706D8B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706D8B" w:rsidRPr="002F76E8">
              <w:rPr>
                <w:rStyle w:val="Hiperligao"/>
                <w:noProof/>
              </w:rPr>
              <w:t>CC447A - Mapeamento da Mensagem do Resultado do controlo documental / correção ou anulação da declaração-notificação</w:t>
            </w:r>
            <w:r w:rsidR="00706D8B">
              <w:rPr>
                <w:noProof/>
                <w:webHidden/>
              </w:rPr>
              <w:tab/>
            </w:r>
            <w:r w:rsidR="00706D8B">
              <w:rPr>
                <w:noProof/>
                <w:webHidden/>
              </w:rPr>
              <w:fldChar w:fldCharType="begin"/>
            </w:r>
            <w:r w:rsidR="00706D8B">
              <w:rPr>
                <w:noProof/>
                <w:webHidden/>
              </w:rPr>
              <w:instrText xml:space="preserve"> PAGEREF _Toc233197420 \h </w:instrText>
            </w:r>
            <w:r w:rsidR="00706D8B">
              <w:rPr>
                <w:noProof/>
                <w:webHidden/>
              </w:rPr>
            </w:r>
            <w:r w:rsidR="00706D8B">
              <w:rPr>
                <w:noProof/>
                <w:webHidden/>
              </w:rPr>
              <w:fldChar w:fldCharType="separate"/>
            </w:r>
            <w:r w:rsidR="00706D8B">
              <w:rPr>
                <w:noProof/>
                <w:webHidden/>
              </w:rPr>
              <w:t>4</w:t>
            </w:r>
            <w:r w:rsidR="00706D8B">
              <w:rPr>
                <w:noProof/>
                <w:webHidden/>
              </w:rPr>
              <w:fldChar w:fldCharType="end"/>
            </w:r>
          </w:hyperlink>
        </w:p>
        <w:p w14:paraId="186F45F0" w14:textId="34BAE02B" w:rsidR="00706D8B" w:rsidRDefault="00706D8B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97421" w:history="1">
            <w:r w:rsidRPr="002F76E8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2F76E8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_Toc233197421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7FDAC5ED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5224325" w:rsidR="00701B37" w:rsidRDefault="00701B37" w:rsidP="00701B37">
      <w:pPr>
        <w:rPr>
          <w:lang w:val="en-US"/>
        </w:rPr>
      </w:pPr>
    </w:p>
    <w:p w14:paraId="3E76D05D" w14:textId="77777777" w:rsidR="00A1639D" w:rsidRPr="00701B37" w:rsidRDefault="00A1639D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60B9AC74" w14:textId="77777777" w:rsidR="00A1639D" w:rsidRPr="00CE16A4" w:rsidRDefault="00A1639D" w:rsidP="00A1639D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46F2B187" w14:textId="4837F814" w:rsidR="00706D8B" w:rsidRDefault="00A1639D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233197413" w:history="1">
        <w:r w:rsidR="00706D8B" w:rsidRPr="00814B5B">
          <w:rPr>
            <w:rStyle w:val="Hiperligao"/>
            <w:noProof/>
          </w:rPr>
          <w:t>Tabela 1 – elementos de dados da mensagem cc447a</w:t>
        </w:r>
        <w:r w:rsidR="00706D8B">
          <w:rPr>
            <w:noProof/>
            <w:webHidden/>
          </w:rPr>
          <w:tab/>
        </w:r>
        <w:r w:rsidR="00706D8B">
          <w:rPr>
            <w:noProof/>
            <w:webHidden/>
          </w:rPr>
          <w:fldChar w:fldCharType="begin"/>
        </w:r>
        <w:r w:rsidR="00706D8B">
          <w:rPr>
            <w:noProof/>
            <w:webHidden/>
          </w:rPr>
          <w:instrText xml:space="preserve"> PAGEREF _Toc233197413 \h </w:instrText>
        </w:r>
        <w:r w:rsidR="00706D8B">
          <w:rPr>
            <w:noProof/>
            <w:webHidden/>
          </w:rPr>
        </w:r>
        <w:r w:rsidR="00706D8B">
          <w:rPr>
            <w:noProof/>
            <w:webHidden/>
          </w:rPr>
          <w:fldChar w:fldCharType="separate"/>
        </w:r>
        <w:r w:rsidR="00706D8B">
          <w:rPr>
            <w:noProof/>
            <w:webHidden/>
          </w:rPr>
          <w:t>34</w:t>
        </w:r>
        <w:r w:rsidR="00706D8B">
          <w:rPr>
            <w:noProof/>
            <w:webHidden/>
          </w:rPr>
          <w:fldChar w:fldCharType="end"/>
        </w:r>
      </w:hyperlink>
    </w:p>
    <w:p w14:paraId="2BEFED48" w14:textId="67915FA2" w:rsidR="00701B37" w:rsidRPr="00A1639D" w:rsidRDefault="00A1639D" w:rsidP="00A1639D">
      <w:r>
        <w:rPr>
          <w:b/>
          <w:bCs/>
          <w:smallCaps/>
          <w:noProof/>
          <w:lang w:val="en-US"/>
        </w:rPr>
        <w:fldChar w:fldCharType="end"/>
      </w:r>
    </w:p>
    <w:p w14:paraId="261322E4" w14:textId="77777777" w:rsidR="00701B37" w:rsidRPr="00A1639D" w:rsidRDefault="00701B37" w:rsidP="00701B37">
      <w:pPr>
        <w:jc w:val="right"/>
      </w:pPr>
    </w:p>
    <w:p w14:paraId="371886A8" w14:textId="77777777" w:rsidR="00701B37" w:rsidRPr="00A1639D" w:rsidRDefault="00701B37" w:rsidP="00701B37"/>
    <w:p w14:paraId="0288C831" w14:textId="79EA930E" w:rsidR="00701B37" w:rsidRPr="00A1639D" w:rsidRDefault="00701B37" w:rsidP="00701B37">
      <w:pPr>
        <w:sectPr w:rsidR="00701B37" w:rsidRPr="00A1639D" w:rsidSect="00926AFF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7FCC41A4" w14:textId="3A3226CE" w:rsidR="00C80B39" w:rsidRDefault="00C80B39" w:rsidP="00C80B39">
      <w:pPr>
        <w:pStyle w:val="Ttulo1"/>
        <w:numPr>
          <w:ilvl w:val="0"/>
          <w:numId w:val="34"/>
        </w:numPr>
        <w:tabs>
          <w:tab w:val="clear" w:pos="720"/>
          <w:tab w:val="num" w:pos="360"/>
        </w:tabs>
        <w:ind w:left="432" w:hanging="432"/>
      </w:pPr>
      <w:bookmarkStart w:id="0" w:name="_Toc106900118"/>
      <w:bookmarkStart w:id="1" w:name="_Toc233197420"/>
      <w:r>
        <w:lastRenderedPageBreak/>
        <w:t xml:space="preserve">CC447A - </w:t>
      </w:r>
      <w:bookmarkEnd w:id="0"/>
      <w:r w:rsidR="00DB73CA" w:rsidRPr="00DB73CA">
        <w:t>Mapeamento da Mensagem do Resultado do controlo documental / correção ou anulação da declaração-notificação</w:t>
      </w:r>
      <w:bookmarkEnd w:id="1"/>
    </w:p>
    <w:p w14:paraId="50B44BD0" w14:textId="77777777" w:rsidR="00497C18" w:rsidRDefault="00497C18" w:rsidP="00497C18"/>
    <w:p w14:paraId="31777EDF" w14:textId="1D23A9A1" w:rsidR="00076727" w:rsidRDefault="00983172" w:rsidP="00076727">
      <w:r w:rsidRPr="00983172">
        <w:t>Mensagem para comunicar ao Operador o Resultado do controlo documental</w:t>
      </w:r>
      <w:r w:rsidR="0059761C">
        <w:t>,</w:t>
      </w:r>
      <w:r w:rsidRPr="00983172">
        <w:t xml:space="preserve"> proposta de correção </w:t>
      </w:r>
      <w:r w:rsidR="0059761C">
        <w:t>ou</w:t>
      </w:r>
      <w:r w:rsidRPr="00983172">
        <w:t xml:space="preserve"> anulação dentro ou fora do </w:t>
      </w:r>
      <w:r w:rsidR="00D61A0E">
        <w:t>procedimento de</w:t>
      </w:r>
      <w:r w:rsidRPr="00983172">
        <w:t xml:space="preserve"> </w:t>
      </w:r>
      <w:r w:rsidR="00F3600C">
        <w:t xml:space="preserve">registo do </w:t>
      </w:r>
      <w:proofErr w:type="gramStart"/>
      <w:r w:rsidRPr="00983172">
        <w:t>controlo</w:t>
      </w:r>
      <w:r w:rsidR="00FE7C1A">
        <w:t xml:space="preserve"> </w:t>
      </w:r>
      <w:r w:rsidR="00F3600C">
        <w:t xml:space="preserve"> e</w:t>
      </w:r>
      <w:proofErr w:type="gramEnd"/>
      <w:r w:rsidR="00F3600C">
        <w:t xml:space="preserve"> </w:t>
      </w:r>
      <w:r w:rsidR="00754089">
        <w:t xml:space="preserve">no âmbito </w:t>
      </w:r>
      <w:r w:rsidR="006A37A5">
        <w:t xml:space="preserve">do </w:t>
      </w:r>
      <w:r w:rsidR="00FE7C1A">
        <w:t>desalfandegamento centralizado</w:t>
      </w:r>
      <w:r w:rsidR="00754089">
        <w:t>.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7"/>
        <w:gridCol w:w="2820"/>
        <w:gridCol w:w="563"/>
        <w:gridCol w:w="920"/>
        <w:gridCol w:w="4675"/>
        <w:gridCol w:w="2556"/>
        <w:gridCol w:w="336"/>
      </w:tblGrid>
      <w:tr w:rsidR="00043B3E" w:rsidRPr="006317AD" w14:paraId="689FEF1C" w14:textId="77777777" w:rsidTr="00E32EFC">
        <w:trPr>
          <w:trHeight w:val="709"/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0766819" w14:textId="77777777" w:rsidR="00043B3E" w:rsidRPr="006317AD" w:rsidRDefault="00043B3E" w:rsidP="00D332F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9843C0E" w14:textId="77777777" w:rsidR="00043B3E" w:rsidRPr="006317AD" w:rsidRDefault="00043B3E" w:rsidP="00D332F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6317AD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100DCB1" w14:textId="77777777" w:rsidR="00043B3E" w:rsidRPr="006317AD" w:rsidRDefault="00043B3E" w:rsidP="00D332F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6317AD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91F3AAE" w14:textId="77777777" w:rsidR="00043B3E" w:rsidRPr="006317AD" w:rsidRDefault="00043B3E" w:rsidP="00D332F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6317AD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E1B10E3" w14:textId="77777777" w:rsidR="00043B3E" w:rsidRPr="006317AD" w:rsidRDefault="00043B3E" w:rsidP="00D332F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6317AD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F63889E" w14:textId="77777777" w:rsidR="00043B3E" w:rsidRPr="006317AD" w:rsidRDefault="00043B3E" w:rsidP="00D332F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6317AD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87CD90E" w14:textId="77777777" w:rsidR="00043B3E" w:rsidRPr="006317AD" w:rsidRDefault="00043B3E" w:rsidP="00D332F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6317AD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043B3E" w14:paraId="1B854AAA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4FD48" w14:textId="77777777" w:rsidR="00043B3E" w:rsidRDefault="00043B3E" w:rsidP="00D332FA">
            <w:pPr>
              <w:rPr>
                <w:b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959385" w14:textId="77777777" w:rsidR="00043B3E" w:rsidRDefault="00043B3E" w:rsidP="00D332FA">
            <w:r>
              <w:rPr>
                <w:b/>
                <w:bCs/>
                <w:snapToGrid w:val="0"/>
                <w:color w:val="0000FF"/>
              </w:rPr>
              <w:t>CC447A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8F90F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78094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C7639" w14:textId="77777777" w:rsidR="00043B3E" w:rsidRDefault="00043B3E" w:rsidP="00D332F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&lt;CC447A&gt;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3034FB" w14:textId="77777777" w:rsidR="00043B3E" w:rsidRDefault="00043B3E" w:rsidP="00D332FA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D7DF0" w14:textId="77777777" w:rsidR="00043B3E" w:rsidRDefault="00043B3E" w:rsidP="00D332FA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043B3E" w14:paraId="16D81EDF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E1394" w14:textId="77777777" w:rsidR="00043B3E" w:rsidRDefault="00043B3E" w:rsidP="00D332FA"/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1FAF7" w14:textId="77777777" w:rsidR="00043B3E" w:rsidRDefault="00043B3E" w:rsidP="00D332FA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5CCA4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89388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0AE16" w14:textId="77777777" w:rsidR="00043B3E" w:rsidRDefault="00043B3E" w:rsidP="00D332F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34820" w14:textId="77777777" w:rsidR="00043B3E" w:rsidRDefault="00043B3E" w:rsidP="00D332FA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F2CE10" w14:textId="77777777" w:rsidR="00043B3E" w:rsidRDefault="00043B3E" w:rsidP="00D332F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43B3E" w14:paraId="39D2933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994" w14:textId="77777777" w:rsidR="00043B3E" w:rsidRDefault="00043B3E" w:rsidP="00D332FA"/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784A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7CBC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0793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4CA0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4EC6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C1B2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5592A66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9999" w14:textId="77777777" w:rsidR="00043B3E" w:rsidRDefault="00043B3E" w:rsidP="00D332FA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67E3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391F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22F1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58BC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EE53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D1AC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76DF63E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6F7F" w14:textId="77777777" w:rsidR="00043B3E" w:rsidRDefault="00043B3E" w:rsidP="00D332FA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5B6B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CA26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E913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4C81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B918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AB74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307A032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3176" w14:textId="77777777" w:rsidR="00043B3E" w:rsidRDefault="00043B3E" w:rsidP="00D332FA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8404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4293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949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5757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54C9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74FD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37DFBB1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932A" w14:textId="77777777" w:rsidR="00043B3E" w:rsidRDefault="00043B3E" w:rsidP="00D332FA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867A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D674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FBB5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00E2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A570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6A2A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467830A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B93A" w14:textId="77777777" w:rsidR="00043B3E" w:rsidRDefault="00043B3E" w:rsidP="00D332FA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A54E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AD39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68B4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AB1D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5CC3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8DE4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4A00A425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EE714D" w14:textId="77777777" w:rsidR="00043B3E" w:rsidRDefault="00043B3E" w:rsidP="00D332FA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D3E29" w14:textId="77777777" w:rsidR="00043B3E" w:rsidRDefault="00043B3E" w:rsidP="00D332FA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C684A9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DC121A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AF2699" w14:textId="77777777" w:rsidR="00043B3E" w:rsidRDefault="00043B3E" w:rsidP="00D332F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86311" w14:textId="77777777" w:rsidR="00043B3E" w:rsidRDefault="00043B3E" w:rsidP="00D332FA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AD78D0" w14:textId="77777777" w:rsidR="00043B3E" w:rsidRDefault="00043B3E" w:rsidP="00D332F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43B3E" w14:paraId="0AC420E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FE87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47C7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62C0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4834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AE4E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81C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6B17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35662ED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208E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B61C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37CB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6EF6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DC43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CACA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4FB3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6A6CFDF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ADE7" w14:textId="77777777" w:rsidR="00043B3E" w:rsidRDefault="00043B3E" w:rsidP="00D332FA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33AE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A653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B1C5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9076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B3B1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6951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4FFE7DF2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91AF7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C752F" w14:textId="77777777" w:rsidR="00043B3E" w:rsidRPr="006317AD" w:rsidRDefault="00043B3E" w:rsidP="00D332FA">
            <w:r w:rsidRPr="006317AD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6317AD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D864DD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A2557E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B68922" w14:textId="77777777" w:rsidR="00043B3E" w:rsidRDefault="00043B3E" w:rsidP="00D332F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B7A656" w14:textId="77777777" w:rsidR="00043B3E" w:rsidRDefault="00043B3E" w:rsidP="00D332FA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74E192" w14:textId="77777777" w:rsidR="00043B3E" w:rsidRDefault="00043B3E" w:rsidP="00D332F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43B3E" w14:paraId="12EAA64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99EF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4AAE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BB92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9904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2B83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FA36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B73E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35C70B50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F8F88F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6463D6" w14:textId="77777777" w:rsidR="00043B3E" w:rsidRDefault="00043B3E" w:rsidP="00D332FA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6D312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C3A93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8FD57F" w14:textId="77777777" w:rsidR="00043B3E" w:rsidRDefault="00043B3E" w:rsidP="00D332F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E368A" w14:textId="77777777" w:rsidR="00043B3E" w:rsidRDefault="00043B3E" w:rsidP="00D332FA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F17F5" w14:textId="77777777" w:rsidR="00043B3E" w:rsidRDefault="00043B3E" w:rsidP="00D332F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43B3E" w14:paraId="35A45A5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D8D3" w14:textId="77777777" w:rsidR="00043B3E" w:rsidRDefault="00043B3E" w:rsidP="00D332FA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EB8D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2BFB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1906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B0AE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D137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E1D4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6088DDC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34D0" w14:textId="77777777" w:rsidR="00043B3E" w:rsidRDefault="00043B3E" w:rsidP="00D332FA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1502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DAE7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760E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E264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EB8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48A6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00276855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B1BE9C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EA6F45" w14:textId="77777777" w:rsidR="00043B3E" w:rsidRDefault="00043B3E" w:rsidP="00D332FA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BB62A4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3E65F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69BE93" w14:textId="77777777" w:rsidR="00043B3E" w:rsidRDefault="00043B3E" w:rsidP="00D332F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C0F51A" w14:textId="77777777" w:rsidR="00043B3E" w:rsidRDefault="00043B3E" w:rsidP="00D332FA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7CF46" w14:textId="77777777" w:rsidR="00043B3E" w:rsidRDefault="00043B3E" w:rsidP="00D332FA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43B3E" w14:paraId="7CE7BEA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2554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AD96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F979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4E11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BFBA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00C3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0989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43B3E" w14:paraId="481B11C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36D4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5057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CD9C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8F65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F899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D66E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136D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43B3E" w14:paraId="1872B96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6060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3598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BF37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8742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C67F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AF9B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B35D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43B3E" w14:paraId="18B503E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43E4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4066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2FDD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34F0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9436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97DC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AE42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43B3E" w14:paraId="34DF48C5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646ECA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B3776" w14:textId="77777777" w:rsidR="00043B3E" w:rsidRDefault="00043B3E" w:rsidP="00D332FA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BA247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D53BD" w14:textId="77777777" w:rsidR="00043B3E" w:rsidRDefault="00043B3E" w:rsidP="00D332F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E23A40" w14:textId="77777777" w:rsidR="00043B3E" w:rsidRDefault="00043B3E" w:rsidP="00D332F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172C2" w14:textId="77777777" w:rsidR="00043B3E" w:rsidRDefault="00043B3E" w:rsidP="00D332FA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C3739" w14:textId="77777777" w:rsidR="00043B3E" w:rsidRDefault="00043B3E" w:rsidP="00D332F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43B3E" w14:paraId="2CE55BD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76D8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F08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3BC5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C3B1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2FF2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3E2A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B6A3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43B3E" w14:paraId="679B3EF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0BA9" w14:textId="77777777" w:rsidR="00043B3E" w:rsidRDefault="00043B3E" w:rsidP="00D332F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5A51" w14:textId="77777777" w:rsidR="00043B3E" w:rsidRDefault="00043B3E" w:rsidP="00D332F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9C15" w14:textId="77777777" w:rsidR="00043B3E" w:rsidRDefault="00043B3E" w:rsidP="00D332F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B67B" w14:textId="77777777" w:rsidR="00043B3E" w:rsidRDefault="00043B3E" w:rsidP="00D332F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7941" w14:textId="77777777" w:rsidR="00043B3E" w:rsidRDefault="00043B3E" w:rsidP="00D332F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9404" w14:textId="77777777" w:rsidR="00043B3E" w:rsidRDefault="00043B3E" w:rsidP="00D332F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62C1" w14:textId="77777777" w:rsidR="00043B3E" w:rsidRDefault="00043B3E" w:rsidP="00D332F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09F9" w14:paraId="162BC20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2629F7" w14:textId="77777777" w:rsidR="003809F9" w:rsidRPr="00837251" w:rsidRDefault="003809F9" w:rsidP="003809F9">
            <w:pPr>
              <w:jc w:val="center"/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24AFEA" w14:textId="0D4225B7" w:rsidR="003809F9" w:rsidRPr="00837251" w:rsidRDefault="003809F9" w:rsidP="003809F9">
            <w:pPr>
              <w:rPr>
                <w:b/>
                <w:bCs/>
                <w:snapToGrid w:val="0"/>
                <w:color w:val="0000FF"/>
              </w:rPr>
            </w:pPr>
            <w:r w:rsidRPr="009B2D05">
              <w:rPr>
                <w:b/>
                <w:bCs/>
                <w:snapToGrid w:val="0"/>
                <w:color w:val="0000FF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7D6CE9" w14:textId="48FA7D84" w:rsidR="003809F9" w:rsidRPr="003A0929" w:rsidRDefault="003809F9" w:rsidP="003809F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O</w:t>
            </w:r>
            <w:r w:rsidRPr="009B2D05">
              <w:rPr>
                <w:snapToGrid w:val="0"/>
                <w:color w:val="0000FF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C81CBC" w14:textId="4E5942F7" w:rsidR="003809F9" w:rsidRPr="003A0929" w:rsidRDefault="003809F9" w:rsidP="003809F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1x</w:t>
            </w:r>
            <w:r w:rsidRPr="009B2D05">
              <w:rPr>
                <w:snapToGrid w:val="0"/>
                <w:color w:val="0000FF"/>
              </w:rP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0315F7" w14:textId="0CE7F62D" w:rsidR="003809F9" w:rsidRPr="00837251" w:rsidRDefault="003809F9" w:rsidP="003809F9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9C1EE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C1EE5">
              <w:rPr>
                <w:b/>
                <w:bCs/>
                <w:snapToGrid w:val="0"/>
                <w:color w:val="0000FF"/>
              </w:rPr>
              <w:t>Function</w:t>
            </w:r>
            <w:proofErr w:type="spellEnd"/>
            <w:r w:rsidRPr="009C1EE5">
              <w:rPr>
                <w:b/>
                <w:bCs/>
                <w:snapToGrid w:val="0"/>
                <w:color w:val="0000FF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6E6B04" w14:textId="77777777" w:rsidR="003809F9" w:rsidRPr="00837251" w:rsidRDefault="003809F9" w:rsidP="003809F9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0C3A77" w14:textId="4344865B" w:rsidR="003809F9" w:rsidRPr="00837251" w:rsidRDefault="003809F9" w:rsidP="003809F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2</w:t>
            </w:r>
          </w:p>
        </w:tc>
      </w:tr>
      <w:tr w:rsidR="003809F9" w14:paraId="5A812B8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BE14" w14:textId="77777777" w:rsidR="003809F9" w:rsidRDefault="003809F9" w:rsidP="003809F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538" w14:textId="43845024" w:rsidR="003809F9" w:rsidRPr="00837251" w:rsidRDefault="003809F9" w:rsidP="003809F9">
            <w:pPr>
              <w:rPr>
                <w:b/>
                <w:bCs/>
                <w:snapToGrid w:val="0"/>
                <w:szCs w:val="24"/>
              </w:rPr>
            </w:pPr>
            <w:r w:rsidRPr="000F13BC">
              <w:rPr>
                <w:b/>
                <w:bCs/>
                <w:color w:val="000000"/>
                <w:szCs w:val="24"/>
              </w:rPr>
              <w:t>Código de 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08C7" w14:textId="085EDA64" w:rsidR="003809F9" w:rsidRPr="006C0691" w:rsidRDefault="003809F9" w:rsidP="003809F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F31" w14:textId="39ECE673" w:rsidR="003809F9" w:rsidRPr="006C0691" w:rsidRDefault="003809F9" w:rsidP="003809F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DC9" w14:textId="674692D6" w:rsidR="003809F9" w:rsidRPr="00837251" w:rsidRDefault="003809F9" w:rsidP="003809F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8F1756">
              <w:rPr>
                <w:b/>
                <w:bCs/>
                <w:snapToGrid w:val="0"/>
                <w:szCs w:val="24"/>
              </w:rPr>
              <w:t>functionCode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097A" w14:textId="27C5A0A4" w:rsidR="003809F9" w:rsidRPr="00837251" w:rsidRDefault="003809F9" w:rsidP="003809F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3C4C" w14:textId="4BE200B6" w:rsidR="003809F9" w:rsidRDefault="003809F9" w:rsidP="003809F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09F9" w14:paraId="51E18BF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1BC" w14:textId="77777777" w:rsidR="003809F9" w:rsidRDefault="003809F9" w:rsidP="003809F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CFD" w14:textId="59B1841E" w:rsidR="003809F9" w:rsidRPr="00837251" w:rsidRDefault="003809F9" w:rsidP="003809F9">
            <w:pPr>
              <w:rPr>
                <w:b/>
                <w:bCs/>
                <w:snapToGrid w:val="0"/>
                <w:szCs w:val="24"/>
              </w:rPr>
            </w:pPr>
            <w:r w:rsidRPr="000F13BC">
              <w:rPr>
                <w:b/>
                <w:bCs/>
                <w:color w:val="000000"/>
                <w:szCs w:val="24"/>
              </w:rPr>
              <w:t>Data da proposta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EAC5" w14:textId="7C070D0F" w:rsidR="003809F9" w:rsidRPr="006C0691" w:rsidRDefault="003809F9" w:rsidP="003809F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EA3" w14:textId="358CF7FA" w:rsidR="003809F9" w:rsidRPr="006C0691" w:rsidRDefault="003809F9" w:rsidP="003809F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93D" w14:textId="5C3C19B8" w:rsidR="003809F9" w:rsidRPr="00837251" w:rsidRDefault="003809F9" w:rsidP="003809F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8F1756">
              <w:rPr>
                <w:b/>
                <w:bCs/>
                <w:snapToGrid w:val="0"/>
                <w:szCs w:val="24"/>
              </w:rPr>
              <w:t>proposalDate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194" w14:textId="04AA94FF" w:rsidR="003809F9" w:rsidRPr="00837251" w:rsidRDefault="003809F9" w:rsidP="003809F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CB21" w14:textId="3E30F3F9" w:rsidR="003809F9" w:rsidRDefault="003809F9" w:rsidP="003809F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09F9" w14:paraId="482F11E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9EFE" w14:textId="77777777" w:rsidR="003809F9" w:rsidRDefault="003809F9" w:rsidP="003809F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3E6" w14:textId="319D16B7" w:rsidR="003809F9" w:rsidRPr="00837251" w:rsidRDefault="003809F9" w:rsidP="003809F9">
            <w:pPr>
              <w:rPr>
                <w:b/>
                <w:bCs/>
                <w:snapToGrid w:val="0"/>
                <w:szCs w:val="24"/>
              </w:rPr>
            </w:pPr>
            <w:r w:rsidRPr="000F13BC">
              <w:rPr>
                <w:b/>
                <w:bCs/>
                <w:color w:val="000000"/>
                <w:szCs w:val="24"/>
              </w:rPr>
              <w:t>Justificação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AF4A" w14:textId="4A79520C" w:rsidR="003809F9" w:rsidRPr="006C0691" w:rsidRDefault="003809F9" w:rsidP="003809F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7077" w14:textId="2B4D7598" w:rsidR="003809F9" w:rsidRPr="006C0691" w:rsidRDefault="003809F9" w:rsidP="003809F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31E" w14:textId="3A52140C" w:rsidR="003809F9" w:rsidRPr="00837251" w:rsidRDefault="003809F9" w:rsidP="003809F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8F1756">
              <w:rPr>
                <w:b/>
                <w:bCs/>
                <w:snapToGrid w:val="0"/>
                <w:szCs w:val="24"/>
              </w:rPr>
              <w:t>justification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403A" w14:textId="1D02B72E" w:rsidR="003809F9" w:rsidRPr="00837251" w:rsidRDefault="003809F9" w:rsidP="003809F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D21A" w14:textId="64DF198E" w:rsidR="003809F9" w:rsidRDefault="003809F9" w:rsidP="003809F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06916E1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CE9851" w14:textId="77777777" w:rsidR="00A07608" w:rsidRDefault="00A07608" w:rsidP="00A07608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B64D9E" w14:textId="5964526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Audição Prévia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CC7959" w14:textId="78BA2071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5801BC" w14:textId="177B85E4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1x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4737D4" w14:textId="78CC3299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8743EE">
              <w:rPr>
                <w:b/>
                <w:bCs/>
                <w:snapToGrid w:val="0"/>
                <w:color w:val="0000FF"/>
              </w:rPr>
              <w:t>RightToBeHeard</w:t>
            </w:r>
            <w:proofErr w:type="spellEnd"/>
            <w:r w:rsidRPr="008743EE">
              <w:rPr>
                <w:b/>
                <w:bCs/>
                <w:snapToGrid w:val="0"/>
                <w:color w:val="0000FF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359223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34258D" w14:textId="4CBE0F51" w:rsidR="00A07608" w:rsidRDefault="00A07608" w:rsidP="00A07608">
            <w:pPr>
              <w:rPr>
                <w:color w:val="000000"/>
                <w:szCs w:val="24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2</w:t>
            </w:r>
          </w:p>
        </w:tc>
      </w:tr>
      <w:tr w:rsidR="00A07608" w14:paraId="5CAA4E6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0FFF" w14:textId="77777777" w:rsidR="00A07608" w:rsidRDefault="00A07608" w:rsidP="00A07608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07B" w14:textId="325E7A75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 w:rsidRPr="00C21FC6">
              <w:rPr>
                <w:b/>
                <w:bCs/>
                <w:color w:val="000000"/>
                <w:szCs w:val="24"/>
              </w:rPr>
              <w:t>Justificação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4D63" w14:textId="6D8CA0C9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ECC" w14:textId="47012765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E29" w14:textId="12512895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C21FC6">
              <w:rPr>
                <w:b/>
                <w:bCs/>
                <w:snapToGrid w:val="0"/>
                <w:szCs w:val="24"/>
              </w:rPr>
              <w:t>justification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43DE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87D8" w14:textId="4E8E9C44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172B6AB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D6BF" w14:textId="77777777" w:rsidR="00A07608" w:rsidRDefault="00A07608" w:rsidP="00A07608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5B0" w14:textId="500DC920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 w:rsidRPr="00C21FC6"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4C9" w14:textId="3BE9A418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9050" w14:textId="0D4913E6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6DE" w14:textId="478D169A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&lt;remarques&gt;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1944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1EA4" w14:textId="0AA8E6B1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37E105D5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CC1E37" w14:textId="77777777" w:rsidR="00A07608" w:rsidRPr="002F3B66" w:rsidRDefault="00A07608" w:rsidP="00A07608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B00790" w14:textId="77777777" w:rsidR="00A07608" w:rsidRPr="002F3B66" w:rsidRDefault="00A07608" w:rsidP="00A07608">
            <w:pPr>
              <w:rPr>
                <w:b/>
                <w:bCs/>
              </w:rPr>
            </w:pPr>
            <w:r w:rsidRPr="002F3B66">
              <w:rPr>
                <w:b/>
                <w:bCs/>
                <w:snapToGrid w:val="0"/>
                <w:color w:val="0000FF"/>
              </w:rPr>
              <w:t>Resultado do controlo da declaração</w:t>
            </w:r>
            <w:r w:rsidRPr="002F3B66">
              <w:rPr>
                <w:b/>
                <w:bCs/>
              </w:rP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EE227" w14:textId="77777777" w:rsidR="00A07608" w:rsidRPr="002F3B66" w:rsidRDefault="00A07608" w:rsidP="00A07608">
            <w:pPr>
              <w:jc w:val="center"/>
              <w:rPr>
                <w:b/>
                <w:bCs/>
              </w:rPr>
            </w:pPr>
            <w:r w:rsidRPr="002F3B66">
              <w:rPr>
                <w:b/>
                <w:bCs/>
                <w:snapToGrid w:val="0"/>
                <w:color w:val="0000FF"/>
              </w:rPr>
              <w:t>O</w:t>
            </w:r>
            <w:r w:rsidRPr="002F3B66">
              <w:rPr>
                <w:b/>
                <w:bCs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D6A68B" w14:textId="77777777" w:rsidR="00A07608" w:rsidRPr="002F3B66" w:rsidRDefault="00A07608" w:rsidP="00A07608">
            <w:pPr>
              <w:jc w:val="center"/>
              <w:rPr>
                <w:b/>
                <w:bCs/>
              </w:rPr>
            </w:pPr>
            <w:r w:rsidRPr="002F3B66">
              <w:rPr>
                <w:b/>
                <w:bCs/>
                <w:snapToGrid w:val="0"/>
                <w:color w:val="0000FF"/>
              </w:rPr>
              <w:t>1x</w:t>
            </w:r>
            <w:r w:rsidRPr="002F3B66">
              <w:rPr>
                <w:b/>
                <w:bCs/>
              </w:rP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FFB10" w14:textId="77777777" w:rsidR="00A07608" w:rsidRPr="002F3B66" w:rsidRDefault="00A07608" w:rsidP="00A07608">
            <w:pPr>
              <w:jc w:val="center"/>
              <w:rPr>
                <w:b/>
                <w:bCs/>
              </w:rPr>
            </w:pPr>
            <w:r w:rsidRPr="002F3B66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2F3B66">
              <w:rPr>
                <w:b/>
                <w:bCs/>
                <w:snapToGrid w:val="0"/>
                <w:color w:val="0000FF"/>
              </w:rPr>
              <w:t>ControlResult</w:t>
            </w:r>
            <w:proofErr w:type="spellEnd"/>
            <w:r w:rsidRPr="002F3B66">
              <w:rPr>
                <w:b/>
                <w:bCs/>
                <w:snapToGrid w:val="0"/>
                <w:color w:val="0000FF"/>
              </w:rPr>
              <w:t>&gt;</w:t>
            </w:r>
            <w:r w:rsidRPr="002F3B66">
              <w:rPr>
                <w:b/>
                <w:bCs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F631D" w14:textId="77777777" w:rsidR="00A07608" w:rsidRPr="002F3B66" w:rsidRDefault="00A07608" w:rsidP="00A07608">
            <w:pPr>
              <w:rPr>
                <w:b/>
                <w:bCs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A2241" w14:textId="77777777" w:rsidR="00A07608" w:rsidRPr="002F3B66" w:rsidRDefault="00A07608" w:rsidP="00A07608">
            <w:pPr>
              <w:rPr>
                <w:b/>
                <w:bCs/>
              </w:rPr>
            </w:pPr>
            <w:r w:rsidRPr="002F3B66">
              <w:rPr>
                <w:b/>
                <w:bCs/>
                <w:snapToGrid w:val="0"/>
                <w:color w:val="0000FF"/>
              </w:rPr>
              <w:t>2</w:t>
            </w:r>
            <w:r w:rsidRPr="002F3B66">
              <w:rPr>
                <w:b/>
                <w:bCs/>
              </w:rPr>
              <w:t xml:space="preserve"> </w:t>
            </w:r>
          </w:p>
        </w:tc>
      </w:tr>
      <w:tr w:rsidR="00A07608" w14:paraId="3E44A76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9DA3" w14:textId="77777777" w:rsidR="00A07608" w:rsidRDefault="00A07608" w:rsidP="00A07608"/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4736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CA05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EEC5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C3F2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0697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8301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2A9DE35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5BA0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0116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7B7C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43BA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FDD3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&lt;date&gt;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7DE3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5F6E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07ACA6D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FEA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716A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CC32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6817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109A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9A0B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7762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6A64156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87CF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D3CA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Documentos de suporte fornecidos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99B8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D734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9193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supportingDocumentsProvided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8A44" w14:textId="77777777" w:rsidR="00A07608" w:rsidRPr="006317AD" w:rsidRDefault="00A07608" w:rsidP="00A07608">
            <w:pPr>
              <w:rPr>
                <w:color w:val="000000"/>
                <w:szCs w:val="24"/>
              </w:rPr>
            </w:pPr>
            <w:r w:rsidRPr="006317AD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590D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06E844F2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96B7F0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1B34A6" w14:textId="77777777" w:rsidR="00A07608" w:rsidRPr="006317AD" w:rsidRDefault="00A07608" w:rsidP="00A07608">
            <w:r w:rsidRPr="37EACCA2">
              <w:rPr>
                <w:b/>
                <w:bCs/>
                <w:snapToGrid w:val="0"/>
                <w:color w:val="0000FF"/>
              </w:rPr>
              <w:t>Resultado do controlo por adição</w:t>
            </w:r>
            <w:r w:rsidRPr="006317AD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FA290" w14:textId="77777777" w:rsidR="00A07608" w:rsidRDefault="00A07608" w:rsidP="00A0760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C5B7D" w14:textId="77777777" w:rsidR="00A07608" w:rsidRDefault="00A07608" w:rsidP="00A07608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E708C" w14:textId="77777777" w:rsidR="00A07608" w:rsidRDefault="00A07608" w:rsidP="00A0760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ControlResults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09628" w14:textId="77777777" w:rsidR="00A07608" w:rsidRDefault="00A07608" w:rsidP="00A07608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D5A91" w14:textId="77777777" w:rsidR="00A07608" w:rsidRDefault="00A07608" w:rsidP="00A0760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07608" w14:paraId="487C441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AA58" w14:textId="77777777" w:rsidR="00A07608" w:rsidRDefault="00A07608" w:rsidP="00A07608"/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AECF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27EB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51B8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B052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27A2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56A2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7424696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0BE2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BBA9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2514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2C35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D315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A0C6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A518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06F30D9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6C89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8EA0" w14:textId="77777777" w:rsidR="00A07608" w:rsidRPr="006317AD" w:rsidRDefault="00A07608" w:rsidP="00A07608">
            <w:pPr>
              <w:rPr>
                <w:b/>
                <w:bCs/>
                <w:color w:val="000000"/>
                <w:szCs w:val="24"/>
              </w:rPr>
            </w:pPr>
            <w:r w:rsidRPr="006317AD">
              <w:rPr>
                <w:b/>
                <w:bCs/>
                <w:color w:val="000000"/>
                <w:szCs w:val="24"/>
              </w:rPr>
              <w:t>Código do resultado do controlo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535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BE3A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8718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controlResultCode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7D42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2924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07608" w14:paraId="08D22378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D2695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DFBF8" w14:textId="77777777" w:rsidR="00A07608" w:rsidRDefault="00A07608" w:rsidP="00A07608">
            <w:r>
              <w:rPr>
                <w:b/>
                <w:bCs/>
                <w:snapToGrid w:val="0"/>
                <w:color w:val="0000FF"/>
              </w:rPr>
              <w:t>Resultados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D82AC4" w14:textId="77777777" w:rsidR="00A07608" w:rsidRDefault="00A07608" w:rsidP="00A07608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D7A97" w14:textId="77777777" w:rsidR="00A07608" w:rsidRDefault="00A07608" w:rsidP="00A07608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84E772" w14:textId="77777777" w:rsidR="00A07608" w:rsidRDefault="00A07608" w:rsidP="00A0760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ResultsOfControl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FCC2C" w14:textId="77777777" w:rsidR="00A07608" w:rsidRDefault="00A07608" w:rsidP="00A07608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8599A" w14:textId="77777777" w:rsidR="00A07608" w:rsidRDefault="00A07608" w:rsidP="00A0760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07608" w14:paraId="64E9709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60C1" w14:textId="77777777" w:rsidR="00A07608" w:rsidRDefault="00A07608" w:rsidP="00A07608"/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7B65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9CC5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170F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6262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0B76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A11B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07608" w14:paraId="3F4DD66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25E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EB2F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controlo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274A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2B15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9F5E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B1B7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87C9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07608" w14:paraId="57FACA2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0F19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F870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controlo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D008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9999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627E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426F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5AD1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07608" w14:paraId="54014D8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5BC2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006A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9B4E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CD0A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B9F8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47EC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E0B4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07608" w14:paraId="3807316A" w14:textId="77777777" w:rsidTr="00E32EFC">
        <w:trPr>
          <w:trHeight w:val="381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822DC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2E4490" w14:textId="77777777" w:rsidR="00A07608" w:rsidRDefault="00A07608" w:rsidP="00A07608">
            <w:r w:rsidRPr="37EACCA2">
              <w:rPr>
                <w:b/>
                <w:bCs/>
                <w:snapToGrid w:val="0"/>
                <w:color w:val="0000FF"/>
              </w:rPr>
              <w:t>Detalhes do controlo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091EB4" w14:textId="77777777" w:rsidR="00A07608" w:rsidRDefault="00A07608" w:rsidP="00A0760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EBC9CA" w14:textId="77777777" w:rsidR="00A07608" w:rsidRDefault="00A07608" w:rsidP="00A07608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A92187" w14:textId="77777777" w:rsidR="00A07608" w:rsidRDefault="00A07608" w:rsidP="00A0760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ControlDetails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7F509" w14:textId="77777777" w:rsidR="00A07608" w:rsidRDefault="00A07608" w:rsidP="00A07608"/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002E91" w14:textId="77777777" w:rsidR="00A07608" w:rsidRDefault="00A07608" w:rsidP="00A07608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A07608" w14:paraId="53D3622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86F4" w14:textId="77777777" w:rsidR="00A07608" w:rsidRDefault="00A07608" w:rsidP="00A07608"/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F125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DC40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6BDA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538E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1B64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BCFF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07608" w14:paraId="6C69186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FC29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AA5A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discrepância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2979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B437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70BA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typeOfDiscrepancies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8C19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9718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07608" w14:paraId="1BC558A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3451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C0BE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Apontador do atributo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3781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1AB7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C9EE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attributePointer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7538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C34E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07608" w14:paraId="19D7C7A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1BC2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EAAC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correto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9270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B73E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9639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correctedValue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D43C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DF3B" w14:textId="77777777" w:rsidR="00A07608" w:rsidRDefault="00A07608" w:rsidP="00A0760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07608" w14:paraId="7F8675F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31C3" w14:textId="77777777" w:rsidR="00A07608" w:rsidRDefault="00A07608" w:rsidP="00A07608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A742" w14:textId="77777777" w:rsidR="00A07608" w:rsidRDefault="00A07608" w:rsidP="00A0760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6943" w14:textId="77777777" w:rsidR="00A07608" w:rsidRDefault="00A07608" w:rsidP="00A0760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2AD2" w14:textId="77777777" w:rsidR="00A07608" w:rsidRDefault="00A07608" w:rsidP="00A0760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A151" w14:textId="77777777" w:rsidR="00A07608" w:rsidRDefault="00A07608" w:rsidP="00A0760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70F8" w14:textId="77777777" w:rsidR="00A07608" w:rsidRDefault="00A07608" w:rsidP="00A0760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E469" w14:textId="77777777" w:rsidR="00A07608" w:rsidRDefault="00A07608" w:rsidP="00A07608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3C488A3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698CA2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44E1B9" w14:textId="2AA36E6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Proposta de correção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942989" w14:textId="5ACFEE3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0A3081" w14:textId="75F28AA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1x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F3A67F" w14:textId="74BEC86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EB50EA">
              <w:rPr>
                <w:b/>
                <w:bCs/>
                <w:snapToGrid w:val="0"/>
                <w:color w:val="0000FF"/>
              </w:rPr>
              <w:t>AmendementProposal</w:t>
            </w:r>
            <w:proofErr w:type="spellEnd"/>
            <w:r w:rsidRPr="00EB50EA">
              <w:rPr>
                <w:b/>
                <w:bCs/>
                <w:snapToGrid w:val="0"/>
                <w:color w:val="0000FF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47239D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2E10D6" w14:textId="561A9159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2</w:t>
            </w:r>
          </w:p>
        </w:tc>
      </w:tr>
      <w:tr w:rsidR="00D10B4E" w14:paraId="3800331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7FB8" w14:textId="5446E842" w:rsidR="00D10B4E" w:rsidRDefault="00D10B4E" w:rsidP="00D10B4E">
            <w:pPr>
              <w:rPr>
                <w:color w:val="000000"/>
                <w:szCs w:val="24"/>
              </w:rPr>
            </w:pPr>
            <w:r>
              <w:rPr>
                <w:snapToGrid w:val="0"/>
                <w:szCs w:val="24"/>
              </w:rPr>
              <w:t xml:space="preserve">11 01 000 000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57E" w14:textId="3F491F8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8C3" w14:textId="734AE83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AE34" w14:textId="1BBC4B7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C0CE" w14:textId="21A8163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765B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A88" w14:textId="4869B4E4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10B4E" w14:paraId="42E31F2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624A" w14:textId="1E30300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7883" w14:textId="39AE7FB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2C4D" w14:textId="766651C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89B2" w14:textId="4E5CA91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5817" w14:textId="53CEE69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4FCF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8FCA" w14:textId="4370FA88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10B4E" w14:paraId="55AC236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C494" w14:textId="47D767C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4DBD" w14:textId="2DB642E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1BAF" w14:textId="44321F9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E21C" w14:textId="51F2C51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4EB2" w14:textId="6980BA8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CB0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6AD" w14:textId="0A80DAD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10B4E" w14:paraId="502F451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685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D1BB" w14:textId="407A31F6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BE9C" w14:textId="2ADB837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520B" w14:textId="424EF83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5513" w14:textId="6A955894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9517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6F5E" w14:textId="7E74169B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21249A2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A0FF" w14:textId="143AF6BB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0E4F" w14:textId="351823A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C4F8" w14:textId="7A1B73B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1086" w14:textId="0A33DF7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A187" w14:textId="0311C9B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6F0A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B8E8" w14:textId="5C73CB91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6775A98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9552" w14:textId="27F4C63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2C0E" w14:textId="74649AE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D094" w14:textId="5297338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026" w14:textId="0D9FE6D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9850" w14:textId="4A68373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0BFA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AA2" w14:textId="1B1B737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2B9DD30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A88" w14:textId="60B691C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56E1" w14:textId="570298D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DC6" w14:textId="19AF4AE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9E79" w14:textId="74D83F2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3DC2" w14:textId="26FAA0F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FEFC" w14:textId="77777777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FCA3" w14:textId="77FE04C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1F7FF5D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C8E2" w14:textId="0B06304A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6257" w14:textId="077746C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6E15" w14:textId="05E3D7A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0A98" w14:textId="10D3F4F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69DF" w14:textId="2E69410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CustomsOfficePresentation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6535" w14:textId="16F19F10" w:rsidR="00D10B4E" w:rsidRDefault="00D10B4E" w:rsidP="00D10B4E">
            <w:pPr>
              <w:rPr>
                <w:b/>
                <w:bCs/>
                <w:snapToGrid w:val="0"/>
                <w:szCs w:val="24"/>
              </w:rPr>
            </w:pPr>
            <w:r w:rsidRPr="0006344C">
              <w:rPr>
                <w:snapToGrid w:val="0"/>
                <w:color w:val="0000FF"/>
              </w:rPr>
              <w:t>Este elemento de dado só p</w:t>
            </w:r>
            <w:r>
              <w:rPr>
                <w:snapToGrid w:val="0"/>
                <w:color w:val="0000FF"/>
              </w:rPr>
              <w:t>o</w:t>
            </w:r>
            <w:r w:rsidRPr="0006344C">
              <w:rPr>
                <w:snapToGrid w:val="0"/>
                <w:color w:val="0000FF"/>
              </w:rPr>
              <w:t>de ser utilizado no âmbito do Desalfandegamento Centralizado.</w:t>
            </w:r>
            <w:r w:rsidRPr="0006344C">
              <w:t xml:space="preserve"> 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69E3" w14:textId="4E6FEEA5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</w:p>
        </w:tc>
      </w:tr>
      <w:tr w:rsidR="00D10B4E" w14:paraId="722E523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6B40" w14:textId="76151BBC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38F0" w14:textId="22D602FE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1BFD" w14:textId="073DA25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A52F" w14:textId="6288C14F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19C" w14:textId="336CE345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6BA" w14:textId="77777777" w:rsidR="00D10B4E" w:rsidRPr="0006344C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2B3B" w14:textId="7357934C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4</w:t>
            </w:r>
          </w:p>
        </w:tc>
      </w:tr>
      <w:tr w:rsidR="00D10B4E" w14:paraId="1A9CF18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0BC" w14:textId="11EBA31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9654" w14:textId="17DD50C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Importador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D9AC" w14:textId="207183F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8E6D" w14:textId="3DE07D1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B7A6" w14:textId="682C87F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4327" w14:textId="77777777" w:rsidR="00D10B4E" w:rsidRPr="0006344C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25ED" w14:textId="0F69050C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826632">
              <w:rPr>
                <w:snapToGrid w:val="0"/>
                <w:color w:val="0000FF"/>
              </w:rPr>
              <w:t xml:space="preserve">3 </w:t>
            </w:r>
          </w:p>
        </w:tc>
      </w:tr>
      <w:tr w:rsidR="00D10B4E" w14:paraId="3624F98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536B" w14:textId="438462D1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13 04 016 000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189F" w14:textId="48CFB20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30D" w14:textId="62EEC3E3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DB04" w14:textId="7CDDBE8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F481" w14:textId="61E2D319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E0B7" w14:textId="55C95DBE" w:rsidR="00D10B4E" w:rsidRPr="0006344C" w:rsidRDefault="00D10B4E" w:rsidP="00D10B4E">
            <w:pPr>
              <w:rPr>
                <w:snapToGrid w:val="0"/>
                <w:color w:val="0000FF"/>
              </w:rPr>
            </w:pPr>
            <w:r w:rsidRPr="0006344C">
              <w:rPr>
                <w:color w:val="000000"/>
                <w:szCs w:val="24"/>
              </w:rPr>
              <w:t xml:space="preserve">Não preencher se o nº de identificação do importador estiver preenchido com um número EORI ou um número de identificação </w:t>
            </w:r>
            <w:r w:rsidRPr="0006344C">
              <w:rPr>
                <w:color w:val="000000"/>
                <w:szCs w:val="24"/>
              </w:rPr>
              <w:lastRenderedPageBreak/>
              <w:t>único do país terceiro reconhecido pela União.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9D07" w14:textId="291E1EF0" w:rsidR="00D10B4E" w:rsidRPr="00826632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lastRenderedPageBreak/>
              <w:t>4</w:t>
            </w:r>
          </w:p>
        </w:tc>
      </w:tr>
      <w:tr w:rsidR="00D10B4E" w14:paraId="7AB980F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CC63" w14:textId="39957A5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B51A" w14:textId="36834A2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76B1" w14:textId="65BF846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52BE" w14:textId="7F46D73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3957" w14:textId="5BBACEC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6AD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8DD9" w14:textId="289C009D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3E7D2DD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868B" w14:textId="6355849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13 04 018 000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51C6" w14:textId="62CCD17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327" w14:textId="668C09E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37D1" w14:textId="25640C8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CB2" w14:textId="0A41605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ABE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BED2" w14:textId="09191C5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t xml:space="preserve">4 </w:t>
            </w:r>
          </w:p>
        </w:tc>
      </w:tr>
      <w:tr w:rsidR="00D10B4E" w14:paraId="27778B7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CCB2" w14:textId="302E7D7F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CCFC" w14:textId="02913121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75C" w14:textId="1716771D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A8FC" w14:textId="53E448E3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6BD" w14:textId="77CD0387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ED88" w14:textId="0F0D54CC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5167" w14:textId="0D7AC83D" w:rsidR="00D10B4E" w:rsidRDefault="00D10B4E" w:rsidP="00D10B4E">
            <w:pPr>
              <w:keepNext/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D10B4E" w14:paraId="30959A1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439B" w14:textId="76446DD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49BA" w14:textId="3A35DD7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5C27" w14:textId="3F7EFA4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4079" w14:textId="05541E8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48E9" w14:textId="0725003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C26" w14:textId="3186BEB0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7EE9" w14:textId="194E24F4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4F520B1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6CF5" w14:textId="19806B1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AEA6" w14:textId="6E9A17B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E042" w14:textId="288DB68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2887" w14:textId="5FA13A0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BA1A" w14:textId="473C139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6957" w14:textId="66C80A53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E5AD" w14:textId="2341122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7D44941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6643" w14:textId="4AF1BC9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DAE" w14:textId="36DC303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825" w14:textId="3833700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D7B3" w14:textId="285D642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DA12" w14:textId="21D915E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E1E6" w14:textId="202AD714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Não preencher se o nº de identificação do importador estiver preenchido com um </w:t>
            </w:r>
            <w:r w:rsidRPr="0006344C">
              <w:rPr>
                <w:color w:val="000000"/>
                <w:szCs w:val="24"/>
              </w:rPr>
              <w:lastRenderedPageBreak/>
              <w:t>número EORI ou um número de identificação único do país terceiro reconhecido pela União.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E3AF" w14:textId="2689D3AA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5</w:t>
            </w:r>
          </w:p>
        </w:tc>
      </w:tr>
      <w:tr w:rsidR="00D10B4E" w14:paraId="73274E6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CCD5" w14:textId="45F8F9E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0436" w14:textId="7B96E27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22A" w14:textId="667AABC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90DD" w14:textId="0B1C9BC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638D" w14:textId="6390FAC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5F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31FC" w14:textId="4BF0B9A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t xml:space="preserve">3 </w:t>
            </w:r>
          </w:p>
        </w:tc>
      </w:tr>
      <w:tr w:rsidR="00D10B4E" w14:paraId="295376B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D2B3" w14:textId="01FD1BC0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13 05 074 000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E51B" w14:textId="661E581C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32F9" w14:textId="35270F5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3F2B" w14:textId="3683DC3D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1DC0" w14:textId="7BA4D803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336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E7E8" w14:textId="7DFFF2B5" w:rsidR="00D10B4E" w:rsidRDefault="00D10B4E" w:rsidP="00D10B4E">
            <w:pPr>
              <w:keepNext/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2468718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DE72" w14:textId="55D86385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13 05 074 016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B5C6" w14:textId="696EBB7B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383B" w14:textId="581B598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1E55" w14:textId="2C46E6A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4FC3" w14:textId="370ADD72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BE1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22F2" w14:textId="36DE3D4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1FF96F3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21C2" w14:textId="3F2BB27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E844" w14:textId="0A6B8A1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5BE8" w14:textId="5A9DEAB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C000" w14:textId="7742AEE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F6B" w14:textId="543C726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798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231" w14:textId="2DFE23A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34081C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A9AC" w14:textId="7CBE61C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13 05 074 076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2518" w14:textId="2EB96CD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DC10" w14:textId="1A90C59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438E" w14:textId="3EF879F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6E16" w14:textId="5D6B98E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111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7E8B" w14:textId="03D4A04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668ABFC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19A9" w14:textId="73ECC68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13 20 000 000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4215" w14:textId="5D8A206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Pessoa que presta uma garantia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09BB" w14:textId="170B1D1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0634" w14:textId="2066C76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C65E" w14:textId="21FBA28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PersonProvidingAGuarantee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D6F1" w14:textId="4D975ADA" w:rsidR="00D10B4E" w:rsidRPr="0006344C" w:rsidRDefault="00D10B4E" w:rsidP="00D10B4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0BC" w14:textId="42854B6A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10B4E" w14:paraId="455879E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725F" w14:textId="6E49DB46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13 20 017 000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84A0" w14:textId="226E0165" w:rsidR="00D10B4E" w:rsidRPr="0006344C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700" w14:textId="713847FF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594F" w14:textId="172EE65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E8EB" w14:textId="7D47763D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4234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C5FE" w14:textId="398FEBCF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A04977">
              <w:rPr>
                <w:snapToGrid w:val="0"/>
              </w:rPr>
              <w:t>4</w:t>
            </w:r>
          </w:p>
        </w:tc>
      </w:tr>
      <w:tr w:rsidR="00D10B4E" w14:paraId="714FC60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4BA8" w14:textId="1C6CF6B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13 21 000 000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2486" w14:textId="1B410A1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Pessoa responsável pelo pagamento dos direitos aduaneiros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273C" w14:textId="292DF99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A9F" w14:textId="63CDD84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66B9" w14:textId="6AEEBFE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PersonPayingCustomsDuty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B38E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B3C" w14:textId="64451640" w:rsidR="00D10B4E" w:rsidRPr="00A04977" w:rsidRDefault="00D10B4E" w:rsidP="00D10B4E">
            <w:pPr>
              <w:keepNext/>
              <w:rPr>
                <w:snapToGrid w:val="0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10B4E" w14:paraId="764940B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834" w14:textId="734426EF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13 21 017 000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AF95" w14:textId="18968E3F" w:rsidR="00D10B4E" w:rsidRPr="0006344C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5EB" w14:textId="62DBBE4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8A3C" w14:textId="231ECCB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CAD" w14:textId="6FA10B35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6A42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55C6" w14:textId="1037D1F7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3FE36FA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1E08" w14:textId="134030B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418" w14:textId="2098BEE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18BB" w14:textId="1EE0A47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99DF" w14:textId="2B136A4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4FB" w14:textId="22E15DA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7A46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A825" w14:textId="3AD33938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10B4E" w14:paraId="1EA85C5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BF6A" w14:textId="3BEA38A3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13 06 074 000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40FE" w14:textId="238B9B4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10F0" w14:textId="3DD1F43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97A9" w14:textId="3A93165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16D9" w14:textId="37CC9CBC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E41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F8AA" w14:textId="3FA5BAAE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772AACB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997" w14:textId="3B31B503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13 06 074 016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FD55" w14:textId="7CFA12B9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9CC" w14:textId="20AD2CD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71BB" w14:textId="2E9EABE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FEFA" w14:textId="18353DF8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A2D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25C4" w14:textId="4D971B6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58818A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A20B" w14:textId="71276D8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4621" w14:textId="10A1B53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8CB" w14:textId="26B23C2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9E0" w14:textId="1EBB567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FF4" w14:textId="13F14EC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2BB8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F0C9" w14:textId="2B67F49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50A182C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79F9" w14:textId="5F22F4A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13 06 074 076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1781" w14:textId="5B111EE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5BC" w14:textId="3ADC965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36EB" w14:textId="3B81119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A2FF" w14:textId="618D140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085F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88B" w14:textId="7C46AE54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00AA8F2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9E2F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74A5" w14:textId="2A41C6C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Garantia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DCA5" w14:textId="38734EF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85B3" w14:textId="3AA9C93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031C" w14:textId="1E9A076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3645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A86" w14:textId="161B810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t xml:space="preserve">3 </w:t>
            </w:r>
          </w:p>
        </w:tc>
      </w:tr>
      <w:tr w:rsidR="00D10B4E" w14:paraId="53B16F1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EAAA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6663" w14:textId="58FF0EF5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8348" w14:textId="4BEDABC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5E83" w14:textId="77E4359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B404" w14:textId="08E95141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AAA2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F6FF" w14:textId="79DEEB46" w:rsidR="00D10B4E" w:rsidRDefault="00D10B4E" w:rsidP="00D10B4E">
            <w:pPr>
              <w:keepNext/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006244B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9886" w14:textId="54F1C28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1B93" w14:textId="59C1279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garantia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E0DF" w14:textId="62188C9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9844" w14:textId="62D67AA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2698" w14:textId="592C7E42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7067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21CB" w14:textId="1AF4942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16AD011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B2CC" w14:textId="060F0E3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99 03 000 000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E95E" w14:textId="0AA2404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 da garantia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89E7" w14:textId="0D88E93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12B9" w14:textId="5868B64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8B3" w14:textId="4424C76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E88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39A2" w14:textId="5203D5C6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16DB5FD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7C9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87CB" w14:textId="78F971D4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656B" w14:textId="1490DC56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7837" w14:textId="14618EB6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8E40" w14:textId="7DAC89D2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16E7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53BD" w14:textId="5F3035D9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6C7E187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DE36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9881" w14:textId="3C7E343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735D" w14:textId="50A64D3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A334" w14:textId="16EC2C8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FBB8" w14:textId="7D74840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CF89" w14:textId="79F972E7" w:rsidR="00D10B4E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0D4" w14:textId="71BA0605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D10B4E" w14:paraId="48E5679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52A9" w14:textId="23C3EBB1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99 03 069 000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E938" w14:textId="2E35A4F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NRG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02A8" w14:textId="5B0766E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9D81" w14:textId="4602D84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39BA" w14:textId="7630C08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&lt;GRN&gt;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6292" w14:textId="47573B4F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995338">
              <w:rPr>
                <w:snapToGrid w:val="0"/>
                <w:szCs w:val="24"/>
              </w:rPr>
              <w:t>Número de referência da garantia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83F" w14:textId="788B2322" w:rsidR="00D10B4E" w:rsidRPr="002404CD" w:rsidRDefault="00D10B4E" w:rsidP="00D10B4E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D10B4E" w14:paraId="2E3E953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F118" w14:textId="31EF383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2F7" w14:textId="414CA2F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acesso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611F" w14:textId="3415E4A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E8D6" w14:textId="46F0E61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15EA" w14:textId="22B7753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accessCode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6005" w14:textId="7317B02A" w:rsidR="00D10B4E" w:rsidRPr="00995338" w:rsidRDefault="00D10B4E" w:rsidP="00D10B4E">
            <w:pPr>
              <w:rPr>
                <w:snapToGrid w:val="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4128" w14:textId="6ECE3384" w:rsidR="00D10B4E" w:rsidRPr="002404CD" w:rsidRDefault="00D10B4E" w:rsidP="00D10B4E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D10B4E" w14:paraId="63F17E4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ACF0" w14:textId="42859E6A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99 03 012 000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660E" w14:textId="1B1B2CB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EC19" w14:textId="7C8E302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39B8" w14:textId="75DA4EA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259" w14:textId="5308AB6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4FEE" w14:textId="0EA4213A" w:rsidR="00D10B4E" w:rsidRPr="0006344C" w:rsidRDefault="00D10B4E" w:rsidP="00D10B4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Nacionalmente só moeda "EUR"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A8E" w14:textId="499B7840" w:rsidR="00D10B4E" w:rsidRPr="002404CD" w:rsidRDefault="00D10B4E" w:rsidP="00D10B4E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D10B4E" w14:paraId="6453D76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3A38" w14:textId="7F7BB75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1A15" w14:textId="4835DA3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a cobrir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8A1E" w14:textId="5501B78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8FB7" w14:textId="3DEA11A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233" w14:textId="57B31CB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amountToBeCovered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259A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4BD4" w14:textId="0D60658E" w:rsidR="00D10B4E" w:rsidRPr="002404CD" w:rsidRDefault="00D10B4E" w:rsidP="00D10B4E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D10B4E" w14:paraId="2BE93AD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FD2E" w14:textId="2D82C03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99 03 072 000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C96C" w14:textId="0C14D8B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Estância aduaneira de garantia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E371" w14:textId="16CAE36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2A2A" w14:textId="0083017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4502" w14:textId="3CDB452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1698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C040" w14:textId="42F81793" w:rsidR="00D10B4E" w:rsidRPr="002404CD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3111595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604E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47A3" w14:textId="019CB0C1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EDA4" w14:textId="7335894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739B" w14:textId="67E0F06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0902" w14:textId="3B731228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368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B0AB" w14:textId="488C5C9A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6</w:t>
            </w:r>
          </w:p>
        </w:tc>
      </w:tr>
      <w:tr w:rsidR="00D10B4E" w14:paraId="6E19DB7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C24" w14:textId="71045A23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99 03 073 000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F331" w14:textId="4F02D3B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Outra referência da garantia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9123" w14:textId="3A802B8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F2F5" w14:textId="6213C2E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BF6" w14:textId="2B28C30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otherGuaranteeReference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08FB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4C25" w14:textId="55CDC1D9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30069CB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B95D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CFCB" w14:textId="08B6868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Moeda de câmbio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82A0" w14:textId="5D529F8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12E8" w14:textId="45C0209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45DF" w14:textId="76AF336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CurrencyExchange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2B98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6CE" w14:textId="3A5485A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10B4E" w14:paraId="28150B8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0C5F" w14:textId="4A6897E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14 17 000 000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4012" w14:textId="299872E7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Unidade monetária interna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EF24" w14:textId="587CD6A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3AE8" w14:textId="4844344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F73" w14:textId="7B96D05F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internalCurrencyUnit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1F52" w14:textId="63C4D661" w:rsidR="00D10B4E" w:rsidRDefault="00D10B4E" w:rsidP="00D10B4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6009" w14:textId="11612979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03B464C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DD89" w14:textId="3A8BBFE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CBE0" w14:textId="1E4CBF1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câmbio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3AED" w14:textId="014B3FC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54F6" w14:textId="3EDA832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n..12,5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4A6A" w14:textId="5FE5F1B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exchangeRate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B7AD" w14:textId="1376E588" w:rsidR="00D10B4E" w:rsidRDefault="00D10B4E" w:rsidP="00D10B4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224B" w14:textId="5350430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5A93E85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4B3E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4A09" w14:textId="77448E6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Diferimento de pagamento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242B" w14:textId="1C17952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6AD9" w14:textId="4FC1D8B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EFF5" w14:textId="5AA33B9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DC7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519E" w14:textId="4331232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10B4E" w14:paraId="03C06D5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966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33FD" w14:textId="082F9CAB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6D84" w14:textId="2599FB7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3D6A" w14:textId="1F51495E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EAE4" w14:textId="0C787105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0F6F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F0A9" w14:textId="03948671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789FE98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9EC" w14:textId="29CE901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12 10 000 000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C06E" w14:textId="7479ED0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Diferimento de pagamento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4A06" w14:textId="04866A3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B101" w14:textId="33A505C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51B2" w14:textId="5CDADE82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0DCE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604B" w14:textId="539704CE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07D0AF8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B3FC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986" w14:textId="6BEA44A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6E63" w14:textId="1559860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BB75" w14:textId="2676903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5C22" w14:textId="2D88064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5C05" w14:textId="56664370" w:rsidR="00D10B4E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F33A" w14:textId="2C35F183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501E186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8DF6" w14:textId="2D9BDBF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14 13 000 000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DCBA" w14:textId="4F52B92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Taxas postais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948E" w14:textId="3395AA8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BBE9" w14:textId="0FBC51C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FEB" w14:textId="469999A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PostalCharges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0C92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FA7B" w14:textId="0DA97B03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10B4E" w14:paraId="29AA972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D457" w14:textId="10750670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14 13 012 000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E25" w14:textId="7484BFAA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B0C" w14:textId="23B9D9D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83FF" w14:textId="2BE5E08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231" w14:textId="2CE4287D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69B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A4DC" w14:textId="47F1FDC7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643EB89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2696" w14:textId="553B916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541" w14:textId="694515F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381" w14:textId="1A69B6B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6459" w14:textId="64939DF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872C" w14:textId="0E1EEC0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587B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B0C" w14:textId="5350F12D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6842F35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E15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1E63" w14:textId="6B7E5A1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Remessa de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7EE0" w14:textId="695356D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3915" w14:textId="3D371CF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AF14" w14:textId="0660208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A9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0EF7" w14:textId="30CCB63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t xml:space="preserve">3 </w:t>
            </w:r>
          </w:p>
        </w:tc>
      </w:tr>
      <w:tr w:rsidR="00D10B4E" w14:paraId="2FC9274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5F11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F766" w14:textId="52F537F8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74B" w14:textId="24710920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006" w14:textId="1F77D6E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0F9C" w14:textId="537C6AA8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ADCF" w14:textId="671489D8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Nesta fase não preencher. Apenas utilizar nas declarações complementares recapitulativas.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CBC0" w14:textId="19F90301" w:rsidR="00D10B4E" w:rsidRDefault="00D10B4E" w:rsidP="00D10B4E">
            <w:pPr>
              <w:keepNext/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10B4E" w14:paraId="44AF0F9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6AF2" w14:textId="0AF4E20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87D9" w14:textId="6F90E54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 de faturação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8A09" w14:textId="24B9162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855E" w14:textId="6B94DBD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11A3" w14:textId="48C3C8D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invoiceCurrency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4D5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002" w14:textId="19FC96E1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D10B4E" w14:paraId="204B353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AC2E" w14:textId="0045330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4B30" w14:textId="79C4832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total faturado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2843" w14:textId="02E7DAD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522E" w14:textId="13C42FF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F43" w14:textId="6871153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EAE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9224" w14:textId="55479A79" w:rsidR="00D10B4E" w:rsidRPr="00B832BF" w:rsidRDefault="00D10B4E" w:rsidP="00D10B4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D10B4E" w14:paraId="7ADBFB5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44DB" w14:textId="6446C27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549" w14:textId="099EA14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2953B3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8F30" w14:textId="259ED38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EAB8" w14:textId="5926942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7D39" w14:textId="380D698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82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612" w14:textId="7596ABC5" w:rsidR="00D10B4E" w:rsidRPr="00B832BF" w:rsidRDefault="00D10B4E" w:rsidP="00D10B4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D10B4E" w14:paraId="1D51033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774E" w14:textId="47F64B3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15 09 000 000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BA50" w14:textId="4EB1950A" w:rsidR="00D10B4E" w:rsidRPr="002953B3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53C7" w14:textId="0DAF82B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C0F" w14:textId="2136776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D014" w14:textId="418F8AD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66EF" w14:textId="3ACE9E45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A63B" w14:textId="239A8513" w:rsidR="00D10B4E" w:rsidRPr="00B832BF" w:rsidRDefault="00D10B4E" w:rsidP="00D10B4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D10B4E" w14:paraId="3CE51F5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6B7F" w14:textId="3CEF246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ED7C" w14:textId="3D53F27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7BC0" w14:textId="588A56F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3617" w14:textId="4E36118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D2D2" w14:textId="0B4A2CF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7A3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4A3F" w14:textId="37AB2AC3" w:rsidR="00D10B4E" w:rsidRPr="00B832BF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4E0CAB8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FCCD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2009" w14:textId="571C3367" w:rsidR="00D10B4E" w:rsidRPr="0006344C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D1C3" w14:textId="6FECD17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ED2B" w14:textId="6B2C439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87D3" w14:textId="1C296919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79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A7C9" w14:textId="7BB19FF2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7894EEF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C706" w14:textId="04A0CF35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0C97" w14:textId="2839C46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EDC6" w14:textId="4B3053F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9481" w14:textId="181245E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EF6" w14:textId="1010B5F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B88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51AC" w14:textId="6C209E2A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2B92FE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E12" w14:textId="3570919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2F1C" w14:textId="3A8EC07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7B4" w14:textId="117AC1A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F8C3" w14:textId="2D6388B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188C" w14:textId="5E7FDF8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862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6BF2" w14:textId="6AAEB666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752BCE8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A296" w14:textId="2C9F4F4A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0785" w14:textId="76B1848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478A" w14:textId="1336F7A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6B40" w14:textId="3EC89BC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23A" w14:textId="310C619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8BF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E428" w14:textId="43094203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09612B3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A5E" w14:textId="6FC4CB74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390" w14:textId="6BBE0A7D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AD16" w14:textId="74A5463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15EA" w14:textId="03844A23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5B38" w14:textId="051CC835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497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1C35" w14:textId="3C39422A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3BFD493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9CB0" w14:textId="7EEEFD4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B779" w14:textId="31766F8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4E4" w14:textId="27A1111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40B1" w14:textId="691A708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932D" w14:textId="365BF9E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0D1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4E0E" w14:textId="0190083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03F2584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2D99" w14:textId="0332395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3134" w14:textId="38CEC7B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8404" w14:textId="6FD0ED7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450C" w14:textId="3D33806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D505" w14:textId="7BD16E2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FDBA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B66" w14:textId="2C7B57E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6B1639E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0939" w14:textId="4EB74C59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9B76" w14:textId="68F8C37A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C9D9" w14:textId="2A7014A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445A" w14:textId="28D55C1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0538" w14:textId="1C3B40F1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4A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9934" w14:textId="28371BD1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7FA1B92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A4B7" w14:textId="7A48F83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18E" w14:textId="5C682BB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0A3B" w14:textId="23626A3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4483" w14:textId="1192A70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2F95" w14:textId="421EEE4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06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D407" w14:textId="37A88DE9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FB2440">
              <w:rPr>
                <w:color w:val="000000"/>
                <w:szCs w:val="24"/>
              </w:rPr>
              <w:t>6</w:t>
            </w:r>
          </w:p>
        </w:tc>
      </w:tr>
      <w:tr w:rsidR="00D10B4E" w14:paraId="39C5F8C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EF09" w14:textId="7AE557D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11A6" w14:textId="4B6878E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DDED" w14:textId="01F2F1A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B805" w14:textId="602CCB2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7960" w14:textId="3179DE2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1E6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C85" w14:textId="2B4C3FE2" w:rsidR="00D10B4E" w:rsidRPr="00FB2440" w:rsidRDefault="00D10B4E" w:rsidP="00D10B4E">
            <w:pPr>
              <w:keepNext/>
              <w:rPr>
                <w:color w:val="000000"/>
                <w:szCs w:val="24"/>
              </w:rPr>
            </w:pPr>
            <w:r w:rsidRPr="00FB2440">
              <w:rPr>
                <w:color w:val="000000"/>
                <w:szCs w:val="24"/>
              </w:rPr>
              <w:t>6</w:t>
            </w:r>
          </w:p>
        </w:tc>
      </w:tr>
      <w:tr w:rsidR="00D10B4E" w14:paraId="7F738A6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C2EE" w14:textId="0E90F12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0C50" w14:textId="697F278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976" w14:textId="4E1C23C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69E2" w14:textId="2895A34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F105" w14:textId="0FA5725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389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CDF2" w14:textId="591F8EFA" w:rsidR="00D10B4E" w:rsidRPr="00FB2440" w:rsidRDefault="00D10B4E" w:rsidP="00D10B4E">
            <w:pPr>
              <w:keepNext/>
              <w:rPr>
                <w:color w:val="000000"/>
                <w:szCs w:val="24"/>
              </w:rPr>
            </w:pPr>
            <w:r w:rsidRPr="00FB2440">
              <w:rPr>
                <w:color w:val="000000"/>
                <w:szCs w:val="24"/>
              </w:rPr>
              <w:t>6</w:t>
            </w:r>
          </w:p>
        </w:tc>
      </w:tr>
      <w:tr w:rsidR="00D10B4E" w14:paraId="263A78D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D70B" w14:textId="2C3A731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74D9" w14:textId="595E594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76FB" w14:textId="1392DDE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6654" w14:textId="045848E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9AFB" w14:textId="49F1992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495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F38E" w14:textId="548DB287" w:rsidR="00D10B4E" w:rsidRPr="00FB2440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1B3FAF5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9CB6" w14:textId="7536B382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E164" w14:textId="4E917BA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62B1" w14:textId="3E42D35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DDF8" w14:textId="24B2D0F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3961" w14:textId="7B06EF63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003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7211" w14:textId="541AA57F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716E588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527" w14:textId="31474F5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A5D3" w14:textId="17BBB93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3C28" w14:textId="17BD291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6B1" w14:textId="4EDDC3A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2706" w14:textId="2CA799E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104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9037" w14:textId="34C85AF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F5DEB9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9F5E" w14:textId="4122C296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9FCE" w14:textId="6D8FD51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86B1" w14:textId="41EE18E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FA82" w14:textId="663E88C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EA2" w14:textId="0811DD8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DBC8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8D2E" w14:textId="306BAC4E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3DF1E38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12B4" w14:textId="03B23977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lastRenderedPageBreak/>
              <w:t xml:space="preserve">13 08 018 019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5D60" w14:textId="67533D08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31D8" w14:textId="7F593B96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22FB" w14:textId="1D4FE7F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C63B" w14:textId="1D830650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B77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8855" w14:textId="4695F025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137036B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D329" w14:textId="52F0F47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9E78" w14:textId="00DF19C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1B83" w14:textId="09EBAE2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5A17" w14:textId="3184A1A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0B9A" w14:textId="483A4B5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1EB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6A3" w14:textId="7F690542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D863A8">
              <w:rPr>
                <w:color w:val="000000"/>
                <w:szCs w:val="24"/>
              </w:rPr>
              <w:t>6</w:t>
            </w:r>
          </w:p>
        </w:tc>
      </w:tr>
      <w:tr w:rsidR="00D10B4E" w14:paraId="4FAF295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E8B1" w14:textId="0DD278A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224" w14:textId="5E6C5EE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B1E0" w14:textId="7E81F73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AD33" w14:textId="5AF612B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5AAB" w14:textId="2D3985A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FD2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EDE" w14:textId="12C8F27F" w:rsidR="00D10B4E" w:rsidRPr="00D863A8" w:rsidRDefault="00D10B4E" w:rsidP="00D10B4E">
            <w:pPr>
              <w:keepNext/>
              <w:rPr>
                <w:color w:val="000000"/>
                <w:szCs w:val="24"/>
              </w:rPr>
            </w:pPr>
            <w:r w:rsidRPr="00D863A8">
              <w:rPr>
                <w:color w:val="000000"/>
                <w:szCs w:val="24"/>
              </w:rPr>
              <w:t>6</w:t>
            </w:r>
          </w:p>
        </w:tc>
      </w:tr>
      <w:tr w:rsidR="00D10B4E" w14:paraId="293F5AB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4BB0" w14:textId="7E87244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83F1" w14:textId="2187617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88B3" w14:textId="61B278A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DD4" w14:textId="16CC876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BDB4" w14:textId="3F72316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542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A4B" w14:textId="1ADD6FB2" w:rsidR="00D10B4E" w:rsidRPr="00D863A8" w:rsidRDefault="00D10B4E" w:rsidP="00D10B4E">
            <w:pPr>
              <w:keepNext/>
              <w:rPr>
                <w:color w:val="000000"/>
                <w:szCs w:val="24"/>
              </w:rPr>
            </w:pPr>
            <w:r w:rsidRPr="00D863A8">
              <w:rPr>
                <w:color w:val="000000"/>
                <w:szCs w:val="24"/>
              </w:rPr>
              <w:t>6</w:t>
            </w:r>
          </w:p>
        </w:tc>
      </w:tr>
      <w:tr w:rsidR="00D10B4E" w14:paraId="059284C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6540" w14:textId="60FC4C2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E58" w14:textId="4A01BAF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E47F" w14:textId="3F6FB22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9D67" w14:textId="3B11B8F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33E9" w14:textId="31F1A3D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40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56F9" w14:textId="1E26325D" w:rsidR="00D10B4E" w:rsidRPr="00D863A8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5D6761E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604A" w14:textId="622477DE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344" w14:textId="2C177763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F42" w14:textId="1B4BCE7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B2B9" w14:textId="463D236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44D7" w14:textId="3283A3F2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B99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5BED" w14:textId="7F3554F9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6DCFB08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3DB" w14:textId="53B3C96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3511" w14:textId="3341CA8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A2F8" w14:textId="7E03AF0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DD1B" w14:textId="6E5D8CE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CEB" w14:textId="15F38E8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B3C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B6FD" w14:textId="3BAEA5D5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983D34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84EC" w14:textId="414D823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2CB2" w14:textId="55896AF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9623" w14:textId="13DA8B8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7EBA" w14:textId="4226D00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063" w14:textId="660728D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F2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7BE5" w14:textId="3BB6452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479B451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766A" w14:textId="2AB6B3D0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65E6" w14:textId="3E1D0356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F489" w14:textId="7A15CCB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FD4B" w14:textId="315C47F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F1B4" w14:textId="3C420914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367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123" w14:textId="4C631424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12B9ACD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184C" w14:textId="7827F08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4A2" w14:textId="2F42FE4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0719" w14:textId="38229DA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FF0F" w14:textId="2307B73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A609" w14:textId="7A0B6EE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7AF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B74" w14:textId="23AA4BD1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AA2577">
              <w:rPr>
                <w:color w:val="000000"/>
                <w:szCs w:val="24"/>
              </w:rPr>
              <w:t>6</w:t>
            </w:r>
          </w:p>
        </w:tc>
      </w:tr>
      <w:tr w:rsidR="00D10B4E" w14:paraId="53B9419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32DD" w14:textId="051543E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14A3" w14:textId="1BD9A6F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8E94" w14:textId="07E638B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83AE" w14:textId="261B14D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81BB" w14:textId="77FBF4D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9C6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0179" w14:textId="17EDC44A" w:rsidR="00D10B4E" w:rsidRPr="00AA2577" w:rsidRDefault="00D10B4E" w:rsidP="00D10B4E">
            <w:pPr>
              <w:keepNext/>
              <w:rPr>
                <w:color w:val="000000"/>
                <w:szCs w:val="24"/>
              </w:rPr>
            </w:pPr>
            <w:r w:rsidRPr="00AA2577">
              <w:rPr>
                <w:color w:val="000000"/>
                <w:szCs w:val="24"/>
              </w:rPr>
              <w:t>6</w:t>
            </w:r>
          </w:p>
        </w:tc>
      </w:tr>
      <w:tr w:rsidR="00D10B4E" w14:paraId="1288FC3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C51B" w14:textId="2C3FF65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4EC" w14:textId="2CDB0C5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DBCF" w14:textId="6A75A5D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3EE9" w14:textId="3E69394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38A8" w14:textId="65C7F7E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3E8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A8D" w14:textId="437ECE02" w:rsidR="00D10B4E" w:rsidRPr="00AA2577" w:rsidRDefault="00D10B4E" w:rsidP="00D10B4E">
            <w:pPr>
              <w:keepNext/>
              <w:rPr>
                <w:color w:val="000000"/>
                <w:szCs w:val="24"/>
              </w:rPr>
            </w:pPr>
            <w:r w:rsidRPr="00AA2577">
              <w:rPr>
                <w:color w:val="000000"/>
                <w:szCs w:val="24"/>
              </w:rPr>
              <w:t>6</w:t>
            </w:r>
          </w:p>
        </w:tc>
      </w:tr>
      <w:tr w:rsidR="00D10B4E" w14:paraId="05853DC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9083" w14:textId="639EA8A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E67B" w14:textId="58B9919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Condições de entrega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BDF3" w14:textId="6214510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CEC6" w14:textId="4074A82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3DF2" w14:textId="56646FC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DeliveryTerms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59B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6B11" w14:textId="662136A7" w:rsidR="00D10B4E" w:rsidRPr="00AA2577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69923D8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10FF" w14:textId="2A5044E2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14 01 035 000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F48E" w14:textId="646F52D6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INCOTERM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D755" w14:textId="1DC9D98D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B95C" w14:textId="63ABA8B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E454" w14:textId="4B74AB61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incotermCode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1F32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68E0" w14:textId="55DF90D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5904B83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38E0" w14:textId="251C637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E2AE" w14:textId="4D1F756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3057" w14:textId="4AE8200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2849" w14:textId="4622639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5894" w14:textId="3052B18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FA5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808" w14:textId="6F70770E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D10B4E" w14:paraId="570FA34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31FE" w14:textId="0DF8B95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14 01 020 000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C379" w14:textId="19E9DA9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EFDE" w14:textId="3B7403B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FBAF" w14:textId="6CBE443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087F" w14:textId="5A4AC9B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B22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DA0" w14:textId="022866A4" w:rsidR="00D10B4E" w:rsidRPr="008D7083" w:rsidRDefault="00D10B4E" w:rsidP="00D10B4E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D10B4E" w14:paraId="7AAFDEE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F04E" w14:textId="480791B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72F" w14:textId="656F250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BE69" w14:textId="73EC52C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C845" w14:textId="4C31C42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7F0" w14:textId="2C3F479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46D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322" w14:textId="12A94405" w:rsidR="00D10B4E" w:rsidRPr="008D7083" w:rsidRDefault="00D10B4E" w:rsidP="00D10B4E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D10B4E" w14:paraId="75249BF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0CEB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71EE" w14:textId="18812EC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9A24" w14:textId="2EEC312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3963" w14:textId="3625989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A6D" w14:textId="5B5C2F1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320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F42" w14:textId="7A86D1A7" w:rsidR="00D10B4E" w:rsidRPr="008D7083" w:rsidRDefault="00D10B4E" w:rsidP="00D10B4E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D10B4E" w14:paraId="581225A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3B22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3655" w14:textId="4B3B543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3074" w14:textId="3E1A353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6FE3" w14:textId="0E796A0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3593" w14:textId="62E4AA7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354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56B" w14:textId="796B711C" w:rsidR="00D10B4E" w:rsidRPr="008D7083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7CBAC49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329D" w14:textId="2413B2D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797E" w14:textId="22C1928B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A30C" w14:textId="771F923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001D" w14:textId="11386EBE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4301" w14:textId="3CFD3C20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81D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CDFB" w14:textId="59F86DF1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496F939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57D8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B950" w14:textId="587EC5D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C3F" w14:textId="1279118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40D8" w14:textId="49A2B0B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74C9" w14:textId="0161AD8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67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50A" w14:textId="1B49E59D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1564F29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67C8" w14:textId="5CBBB13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1B07" w14:textId="2789AE4C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BE4C" w14:textId="67F058FF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52E3" w14:textId="0A93221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89CE" w14:textId="499015C3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9EA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EE9D" w14:textId="379FBD45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D10B4E" w14:paraId="5F4CD9E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A94D" w14:textId="22503AC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C3A4" w14:textId="7AEB9F2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E29" w14:textId="3C46C56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3DBB" w14:textId="02111AC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09AC" w14:textId="653DFE6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E40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9506" w14:textId="16552CF5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4C0849D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9F78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6C4D" w14:textId="7506CDE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982C" w14:textId="2115BAE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8D6C" w14:textId="59AF512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6656" w14:textId="35C867C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E60E" w14:textId="64433D99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87D1" w14:textId="029F08C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4331110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6C96" w14:textId="4C67D466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12 11 000 000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82EC" w14:textId="464C1B2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Entreposto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55B3" w14:textId="70B9A52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9630" w14:textId="1D0236D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60F7" w14:textId="78FEB63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Warehouse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C00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42F1" w14:textId="5EA21DB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43142C5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5F9F" w14:textId="77F6E517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12 11 002 000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2B35" w14:textId="55BFA67B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5EED" w14:textId="346291B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9FA9" w14:textId="447D6CA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F015" w14:textId="1ABD3116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3FBA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433" w14:textId="6710CF3D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5D4C64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A9EF" w14:textId="6EC8380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12 11 015 000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B82" w14:textId="121A96B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8138" w14:textId="21150EF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16C3" w14:textId="3FEB4EA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1360" w14:textId="4135365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303B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FF8E" w14:textId="31732B2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1F364E9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8935" w14:textId="01709CD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5A26" w14:textId="583CC1B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783" w14:textId="2DE131E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A1F2" w14:textId="3344196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763B" w14:textId="568E430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5ED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5B6" w14:textId="2AAE448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6C72BFF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55DB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EB1" w14:textId="093C20A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59D" w14:textId="62BE900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C5A7" w14:textId="43A8F83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8DE7" w14:textId="444770B5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C8E2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A81" w14:textId="03BBACF8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50440B0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0E5C" w14:textId="5D68F79E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839E" w14:textId="1EF058F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ED9D" w14:textId="0590E8A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66C3" w14:textId="2339ECA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2B04" w14:textId="00381C3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308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C066" w14:textId="039FD64F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58CDFF9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7FF2" w14:textId="71D2B83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47DF" w14:textId="3BF2F67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11A6" w14:textId="72E537A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CC3" w14:textId="5E95AD8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DE6A" w14:textId="2F2F118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5FBA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2688" w14:textId="3BC10B3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C68F45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DE53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E174" w14:textId="51721B8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E08" w14:textId="2197AC5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4283" w14:textId="52BA6CD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944E" w14:textId="54EDCCD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96C" w14:textId="41D84D6A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4110" w14:textId="221EB845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0275C81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EB83" w14:textId="7B8AACE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DFD3" w14:textId="1217950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7652" w14:textId="2DBDE59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0B5E" w14:textId="691ECCB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FE5A" w14:textId="5D9F8A8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71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C61B" w14:textId="4C9229E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02FD042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176C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72FD" w14:textId="3F955F8D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04D7" w14:textId="607F891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770A" w14:textId="17BAA17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6BCA" w14:textId="6DD19DA9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DDDA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F140" w14:textId="1D9A3C28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2123E0C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44ED" w14:textId="78731618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1DA0" w14:textId="722394D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61B0" w14:textId="5A11311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5941" w14:textId="6095932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F4EB" w14:textId="653C124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C13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9598" w14:textId="4C96A521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345F5F8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18C7" w14:textId="49DFA23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12 02 009 000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5C57" w14:textId="235E12D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4B79" w14:textId="6B0557D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40F2" w14:textId="47077A2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2B2E" w14:textId="04E5A95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3E1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7237" w14:textId="799E6EE1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7F4EFD3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512B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C0DB" w14:textId="14552038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4A0F" w14:textId="20C1B3E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D348" w14:textId="42204BB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1C9D" w14:textId="6C04687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9A5C" w14:textId="00279829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7C5" w14:textId="0A051FF5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4EF918E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B1DA" w14:textId="453D606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F002" w14:textId="5EA7833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4136" w14:textId="5B61B93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8F35" w14:textId="4F0C0DF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EE1" w14:textId="1C81589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AA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8DE9" w14:textId="292F41E3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71B342E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C502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9EFD" w14:textId="051AF902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31C4" w14:textId="76CF67B6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2595" w14:textId="0DCAB4D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CF3A" w14:textId="34888289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8E8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B70E" w14:textId="740480DB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10B4E" w14:paraId="42E5D9B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E5C7" w14:textId="06DF1DD3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AF7F" w14:textId="3887EC4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1C9" w14:textId="5180950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5F3B" w14:textId="4CE2AFB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31A6" w14:textId="2F7D09A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7A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BBC" w14:textId="6AE92323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D10B4E" w14:paraId="5F397F0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CD48" w14:textId="3BCA581A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33C7" w14:textId="5CA2B84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0D12" w14:textId="69839B8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32B9" w14:textId="78F1BAC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AC1E" w14:textId="6C96EAA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A442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C03" w14:textId="74B5402A" w:rsidR="00D10B4E" w:rsidRPr="00BC16E6" w:rsidRDefault="00D10B4E" w:rsidP="00D10B4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D10B4E" w14:paraId="3B2095C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648C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1B24" w14:textId="6C1E7E0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E41B" w14:textId="68D4EB9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CA36" w14:textId="4B5EEA2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2A65" w14:textId="134AB6E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480D" w14:textId="3456E394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C8A8" w14:textId="046578B0" w:rsidR="00D10B4E" w:rsidRPr="00BC16E6" w:rsidRDefault="00D10B4E" w:rsidP="00D10B4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D10B4E" w14:paraId="16C101F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41E1" w14:textId="0574DE1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14CD" w14:textId="6F79A44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E1ED" w14:textId="28A0E66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18D6" w14:textId="3FB4D65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BE7A" w14:textId="178E986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4E8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C6E" w14:textId="547A4D83" w:rsidR="00D10B4E" w:rsidRPr="00BC16E6" w:rsidRDefault="00D10B4E" w:rsidP="00D10B4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D10B4E" w14:paraId="67428AA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FEB8" w14:textId="7ECEE09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A07" w14:textId="618B079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6892" w14:textId="2DAE830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9490" w14:textId="1AE530E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24F7" w14:textId="65910E5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EA9A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BBD" w14:textId="08DF0675" w:rsidR="00D10B4E" w:rsidRPr="00BC16E6" w:rsidRDefault="00D10B4E" w:rsidP="00D10B4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D10B4E" w14:paraId="77240F6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4892" w14:textId="3D70A90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07E4" w14:textId="2611690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A399" w14:textId="04F80D1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0265" w14:textId="3B19E38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A00D" w14:textId="6B3A54C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F7E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E74" w14:textId="37D46DD4" w:rsidR="00D10B4E" w:rsidRPr="00BC16E6" w:rsidRDefault="00D10B4E" w:rsidP="00D10B4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D10B4E" w14:paraId="4C50B99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F355" w14:textId="4FED8D4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B21" w14:textId="6750F2EB" w:rsidR="00D10B4E" w:rsidRPr="0006344C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F39" w14:textId="2784085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03F4" w14:textId="0F4021A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94F6" w14:textId="2A580B2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7BC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70E4" w14:textId="0EB02724" w:rsidR="00D10B4E" w:rsidRPr="00BC16E6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633B8CB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6AE1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1F44" w14:textId="7E9194B4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5257" w14:textId="3202A9E3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96E5" w14:textId="2B3C43E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8704" w14:textId="4205D7F9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644B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61CC" w14:textId="753B4A3D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D10B4E" w14:paraId="7F8DB84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9B31" w14:textId="7AE39697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710E" w14:textId="0815298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027" w14:textId="2EE7C21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862" w14:textId="0C0DCB3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B4A1" w14:textId="0839D52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53D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204B" w14:textId="2DB3CACF" w:rsidR="00D10B4E" w:rsidRPr="00146E55" w:rsidRDefault="00D10B4E" w:rsidP="00D10B4E">
            <w:pPr>
              <w:keepNext/>
              <w:rPr>
                <w:color w:val="000000"/>
                <w:szCs w:val="24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D10B4E" w14:paraId="1C9812D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56D6" w14:textId="1118382C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12 04 002 000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F6C7" w14:textId="692FB6F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227B" w14:textId="668A15E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1FD" w14:textId="5A778E1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0A08" w14:textId="379311A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D05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6D1F" w14:textId="2017F7FA" w:rsidR="00D10B4E" w:rsidRPr="00146E55" w:rsidRDefault="00D10B4E" w:rsidP="00D10B4E">
            <w:pPr>
              <w:keepNext/>
              <w:rPr>
                <w:color w:val="000000"/>
                <w:szCs w:val="24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D10B4E" w14:paraId="0008EBC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1007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9C3C" w14:textId="714AF37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6C69" w14:textId="636BB7F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BDF9" w14:textId="367E213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04C1" w14:textId="1FCD906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0701" w14:textId="2C2898B4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F41" w14:textId="2C770576" w:rsidR="00D10B4E" w:rsidRPr="00146E55" w:rsidRDefault="00D10B4E" w:rsidP="00D10B4E">
            <w:pPr>
              <w:keepNext/>
              <w:rPr>
                <w:color w:val="000000"/>
                <w:szCs w:val="24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D10B4E" w14:paraId="15C379F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5578" w14:textId="072B751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9AC9" w14:textId="2937C43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E1B8" w14:textId="5B6ED85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B5E" w14:textId="466EF04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E8F3" w14:textId="2903B53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793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D2A" w14:textId="0E4CFE3E" w:rsidR="00D10B4E" w:rsidRPr="00146E55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547B566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60BC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02AF" w14:textId="1AAE872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CD1D" w14:textId="3484E0C7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ADB2" w14:textId="68B00FCD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F89" w14:textId="455B1FB0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DE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2AA1" w14:textId="53DB723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A52F4C">
              <w:rPr>
                <w:color w:val="000000"/>
                <w:szCs w:val="24"/>
              </w:rPr>
              <w:t>5</w:t>
            </w:r>
          </w:p>
        </w:tc>
      </w:tr>
      <w:tr w:rsidR="00D10B4E" w14:paraId="5180453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6B73" w14:textId="40ECC9EA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0DB8" w14:textId="570AFBE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7E5" w14:textId="5B6EF4A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940A" w14:textId="4AADABA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3A65" w14:textId="039EE37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0AB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FAD" w14:textId="0189E045" w:rsidR="00D10B4E" w:rsidRPr="00A52F4C" w:rsidRDefault="00D10B4E" w:rsidP="00D10B4E">
            <w:pPr>
              <w:keepNext/>
              <w:rPr>
                <w:color w:val="000000"/>
                <w:szCs w:val="24"/>
              </w:rPr>
            </w:pPr>
            <w:r w:rsidRPr="00A52F4C">
              <w:rPr>
                <w:color w:val="000000"/>
                <w:szCs w:val="24"/>
              </w:rPr>
              <w:t>5</w:t>
            </w:r>
          </w:p>
        </w:tc>
      </w:tr>
      <w:tr w:rsidR="00D10B4E" w14:paraId="04A165C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EE8A" w14:textId="3ECB4F2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1C6E" w14:textId="18A8514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8699" w14:textId="0C43D16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5EDE" w14:textId="20C58C3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48D5" w14:textId="55A05F5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F99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99AD" w14:textId="0475514A" w:rsidR="00D10B4E" w:rsidRPr="00A52F4C" w:rsidRDefault="00D10B4E" w:rsidP="00D10B4E">
            <w:pPr>
              <w:keepNext/>
              <w:rPr>
                <w:color w:val="000000"/>
                <w:szCs w:val="24"/>
              </w:rPr>
            </w:pPr>
            <w:r w:rsidRPr="00A52F4C">
              <w:rPr>
                <w:color w:val="000000"/>
                <w:szCs w:val="24"/>
              </w:rPr>
              <w:t>5</w:t>
            </w:r>
          </w:p>
        </w:tc>
      </w:tr>
      <w:tr w:rsidR="00D10B4E" w14:paraId="39477DB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FC08" w14:textId="06AF357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67AB" w14:textId="0AA206F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DDC4" w14:textId="04F2268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8F74" w14:textId="58BD832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3A85" w14:textId="795D552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0F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721D" w14:textId="0C984E73" w:rsidR="00D10B4E" w:rsidRPr="00A52F4C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625039C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6709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B890" w14:textId="3AC63A93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1C30" w14:textId="61C1EFB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6042" w14:textId="6816494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C9E0" w14:textId="3A05DDB1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60A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A8D" w14:textId="0E16B249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B7113B">
              <w:rPr>
                <w:color w:val="000000"/>
                <w:szCs w:val="24"/>
              </w:rPr>
              <w:t>5</w:t>
            </w:r>
          </w:p>
        </w:tc>
      </w:tr>
      <w:tr w:rsidR="00D10B4E" w14:paraId="236318C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C17F" w14:textId="2BB97FC1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E4D3" w14:textId="0666C83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5BA0" w14:textId="301B82D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F552" w14:textId="2A76D63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2FB9" w14:textId="2C057FC2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730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41A" w14:textId="6A0305A6" w:rsidR="00D10B4E" w:rsidRPr="00B7113B" w:rsidRDefault="00D10B4E" w:rsidP="00D10B4E">
            <w:pPr>
              <w:keepNext/>
              <w:rPr>
                <w:color w:val="000000"/>
                <w:szCs w:val="24"/>
              </w:rPr>
            </w:pPr>
            <w:r w:rsidRPr="00B7113B">
              <w:rPr>
                <w:color w:val="000000"/>
                <w:szCs w:val="24"/>
              </w:rPr>
              <w:t>5</w:t>
            </w:r>
          </w:p>
        </w:tc>
      </w:tr>
      <w:tr w:rsidR="00D10B4E" w14:paraId="6AF68FD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F286" w14:textId="0FF98FD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BDC5" w14:textId="7410D9E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0628" w14:textId="4583DA0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1354" w14:textId="6E50A62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85CF" w14:textId="2702C49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3FA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67B" w14:textId="303CA51B" w:rsidR="00D10B4E" w:rsidRPr="00B7113B" w:rsidRDefault="00D10B4E" w:rsidP="00D10B4E">
            <w:pPr>
              <w:keepNext/>
              <w:rPr>
                <w:color w:val="000000"/>
                <w:szCs w:val="24"/>
              </w:rPr>
            </w:pPr>
            <w:r w:rsidRPr="00B7113B">
              <w:rPr>
                <w:color w:val="000000"/>
                <w:szCs w:val="24"/>
              </w:rPr>
              <w:t>5</w:t>
            </w:r>
          </w:p>
        </w:tc>
      </w:tr>
      <w:tr w:rsidR="00D10B4E" w14:paraId="47DDC63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C007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B526" w14:textId="220B237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15CC" w14:textId="205BADF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0648" w14:textId="782DEFF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C375" w14:textId="155BADA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Consignment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4E6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724C" w14:textId="792187C0" w:rsidR="00D10B4E" w:rsidRPr="00B7113B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7F05D28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E5F0" w14:textId="1D69A10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EEB3" w14:textId="7852DD8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F994" w14:textId="1E0A9F40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9795" w14:textId="188C2E1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F509" w14:textId="54D1325F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462B" w14:textId="788656AD" w:rsidR="00D10B4E" w:rsidRPr="0006344C" w:rsidRDefault="00D10B4E" w:rsidP="00D10B4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A8AE" w14:textId="54B827D4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D10B4E" w14:paraId="49691FE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F60A" w14:textId="60F9FCD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8D5D" w14:textId="7165C41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de contentor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F750" w14:textId="68203CC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7952" w14:textId="37C7C44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4701" w14:textId="05C2B86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FA42" w14:textId="1A293FFB" w:rsidR="00D10B4E" w:rsidRDefault="00D10B4E" w:rsidP="00D10B4E">
            <w:pPr>
              <w:rPr>
                <w:color w:val="000000"/>
                <w:szCs w:val="24"/>
              </w:rPr>
            </w:pPr>
            <w:r w:rsidRPr="006E0939">
              <w:rPr>
                <w:color w:val="000000"/>
                <w:szCs w:val="24"/>
              </w:rPr>
              <w:t>0 –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Mercadorias não transportadas em contentores;</w:t>
            </w:r>
            <w:r w:rsidRPr="006E0939">
              <w:rPr>
                <w:color w:val="000000"/>
                <w:szCs w:val="24"/>
              </w:rPr>
              <w:br/>
              <w:t>1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 xml:space="preserve">Mercadorias </w:t>
            </w:r>
            <w:r w:rsidRPr="006E0939">
              <w:rPr>
                <w:color w:val="000000"/>
                <w:szCs w:val="24"/>
              </w:rPr>
              <w:lastRenderedPageBreak/>
              <w:t>transportadas em contentores.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8A6B" w14:textId="3B883DA0" w:rsidR="00D10B4E" w:rsidRPr="003871C3" w:rsidRDefault="00D10B4E" w:rsidP="00D10B4E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lastRenderedPageBreak/>
              <w:t>5</w:t>
            </w:r>
          </w:p>
        </w:tc>
      </w:tr>
      <w:tr w:rsidR="00D10B4E" w14:paraId="730CC50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C2A2" w14:textId="4BEF9BB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A1BC" w14:textId="4235F4A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Modo de transporte na fronteira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7DE3" w14:textId="2AF697F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7070" w14:textId="5130792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6602" w14:textId="4BA5B81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modeOfTransportAtTheBorder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516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8F72" w14:textId="2F955202" w:rsidR="00D10B4E" w:rsidRPr="003871C3" w:rsidRDefault="00D10B4E" w:rsidP="00D10B4E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D10B4E" w14:paraId="372EC0A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186" w14:textId="17A2D7B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FC0A" w14:textId="5D3933CE" w:rsidR="00D10B4E" w:rsidRPr="0006344C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Modo de transporte interior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0E16" w14:textId="768560D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1E9C" w14:textId="75E2083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1E7D" w14:textId="7B62825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inlandModeOfTransport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76C2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FAE" w14:textId="0D2F4BC1" w:rsidR="00D10B4E" w:rsidRPr="003871C3" w:rsidRDefault="00D10B4E" w:rsidP="00D10B4E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D10B4E" w14:paraId="647C54E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EDE" w14:textId="10D1ED86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A308" w14:textId="6091EBB8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6670" w14:textId="590CDAF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AC54" w14:textId="5D392FD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03F4" w14:textId="75EE0DF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A826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5AB3" w14:textId="489AD762" w:rsidR="00D10B4E" w:rsidRPr="003871C3" w:rsidRDefault="00D10B4E" w:rsidP="00D10B4E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D10B4E" w14:paraId="3A5C91A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BA2E" w14:textId="0C4C0956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69CC" w14:textId="5C0EEA0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B74F" w14:textId="4334FAD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49D0" w14:textId="6286E97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AA2" w14:textId="6CB71CE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TransportEquipment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99EC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E11A" w14:textId="47DD6765" w:rsidR="00D10B4E" w:rsidRPr="003871C3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6587B25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4D26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9714" w14:textId="21D2251A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9FCC" w14:textId="15E61A5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4488" w14:textId="378CF816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CCB4" w14:textId="3616293A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F12D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38BD" w14:textId="0B38699E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23F4316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6F1" w14:textId="6A17E195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3984" w14:textId="3135EE9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de identificação do contentor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27E3" w14:textId="7D0DF78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0C5F" w14:textId="1BDEFC5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A1B4" w14:textId="54839C4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6B6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124F" w14:textId="580E2CBF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1D272F0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5D65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DA82" w14:textId="0344F765" w:rsidR="00D10B4E" w:rsidRPr="0006344C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9FF2" w14:textId="07D37FD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BDFD" w14:textId="57DCEE2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59CC" w14:textId="51A9D0E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424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094A" w14:textId="7ABF66E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12B8E7A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D5A5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1A9F" w14:textId="5A9C682E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0D05" w14:textId="3D559D7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48B0" w14:textId="18873953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79E7" w14:textId="16AEDD20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7766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4DC9" w14:textId="4D65E26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3E2EE2B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FD1" w14:textId="27BC20B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D43E" w14:textId="773F894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6C19C8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14A8" w14:textId="5B818A1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4B79" w14:textId="139B310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1DA6" w14:textId="43B5AF5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4817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6B94" w14:textId="2C15755A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02E9313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8E89" w14:textId="4712BDF6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FB0E" w14:textId="350E672E" w:rsidR="00D10B4E" w:rsidRPr="006C19C8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2765" w14:textId="04990DE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2953" w14:textId="7EB7279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5AF9" w14:textId="5377A3E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LocationOfGoods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EC2F" w14:textId="77777777" w:rsidR="00D10B4E" w:rsidRPr="006E0939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85F1" w14:textId="2FD8988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0348DD7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E588" w14:textId="1D63D965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16 15 045 000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E93" w14:textId="1A97CB04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31C5" w14:textId="4C54225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0A4" w14:textId="52B5F477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809C" w14:textId="29704E0D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C0E2" w14:textId="546F13E0" w:rsidR="00D10B4E" w:rsidRPr="006E0939" w:rsidRDefault="00D10B4E" w:rsidP="00D10B4E">
            <w:pPr>
              <w:rPr>
                <w:color w:val="000000"/>
                <w:szCs w:val="24"/>
              </w:rPr>
            </w:pPr>
            <w:r w:rsidRPr="005D7CE6">
              <w:rPr>
                <w:color w:val="000000"/>
              </w:rPr>
              <w:t>Lista de Códigos: A - Localização designada B - Local autorizado C - Local aprovado D - Outros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5A46" w14:textId="445A5955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0A4EF84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27E1" w14:textId="1296768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E290" w14:textId="314D291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9DF" w14:textId="782E960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97B7" w14:textId="2E3F2EC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4129" w14:textId="48F1D7F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180" w14:textId="00F6F281" w:rsidR="00D10B4E" w:rsidRPr="005D7CE6" w:rsidRDefault="00D10B4E" w:rsidP="00D10B4E">
            <w:pPr>
              <w:rPr>
                <w:color w:val="000000"/>
              </w:rPr>
            </w:pPr>
            <w:r w:rsidRPr="00553D5D">
              <w:rPr>
                <w:color w:val="000000"/>
              </w:rPr>
              <w:t xml:space="preserve">Da lista de códigos disponíveis apenas o código V, Y e Z podem ser utilizados nacionalmente: </w:t>
            </w:r>
            <w:r w:rsidRPr="00553D5D">
              <w:rPr>
                <w:color w:val="000000"/>
              </w:rPr>
              <w:lastRenderedPageBreak/>
              <w:t>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0BDC" w14:textId="1CC1F53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6</w:t>
            </w:r>
          </w:p>
        </w:tc>
      </w:tr>
      <w:tr w:rsidR="00D10B4E" w14:paraId="6105A67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5C" w14:textId="30CF2AF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C0CF" w14:textId="16B057D8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9C7E" w14:textId="0626B49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8B4" w14:textId="15EAC46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BD72" w14:textId="6A7D31B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FE7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9151" w14:textId="5FE9A10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0C7FA28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9922" w14:textId="178AEB5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9965" w14:textId="47740BD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533" w14:textId="49F7857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297" w14:textId="37C7BC7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FC7B" w14:textId="0496B8D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authorisationNumber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DDD0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5A51" w14:textId="253ECBA1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0538A5D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3DD6" w14:textId="693ED47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0E36" w14:textId="2A6A9FC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14CC" w14:textId="578012A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8E29" w14:textId="67591C9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6946" w14:textId="60AB7B7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8CFA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4EFB" w14:textId="2DAD5D0D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2E2F695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CFC2" w14:textId="6BE832F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05E" w14:textId="45F85F8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764A" w14:textId="6475E5F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BAF1" w14:textId="1A03C40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8306" w14:textId="1D83A96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3DFE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17AE" w14:textId="5F06364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</w:p>
        </w:tc>
      </w:tr>
      <w:tr w:rsidR="00D10B4E" w14:paraId="7252894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7DD" w14:textId="6368DB61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5CD4" w14:textId="48B504C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1F29" w14:textId="63865A9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422F" w14:textId="344ECB3E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DA31" w14:textId="4DD7E8AF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70D4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4590" w14:textId="6F064F4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2D01D8">
              <w:rPr>
                <w:snapToGrid w:val="0"/>
              </w:rPr>
              <w:t>7</w:t>
            </w:r>
          </w:p>
        </w:tc>
      </w:tr>
      <w:tr w:rsidR="00D10B4E" w14:paraId="3DC0EBF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46D7" w14:textId="2D29A4B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826C" w14:textId="31A10AF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1452" w14:textId="0A2DD98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247" w14:textId="1BFEF44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2204" w14:textId="1EEEE2C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E472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BFF4" w14:textId="4D7F881F" w:rsidR="00D10B4E" w:rsidRPr="002D01D8" w:rsidRDefault="00D10B4E" w:rsidP="00D10B4E">
            <w:pPr>
              <w:keepNext/>
              <w:rPr>
                <w:snapToGrid w:val="0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082E4B2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146A" w14:textId="7306F395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14CE" w14:textId="6CBB8D18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E4B3" w14:textId="7220B63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73E7" w14:textId="6BFA8C5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4CB1" w14:textId="05E66F93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1217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FCDB" w14:textId="74531405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F36245">
              <w:rPr>
                <w:snapToGrid w:val="0"/>
              </w:rPr>
              <w:t>7</w:t>
            </w:r>
          </w:p>
        </w:tc>
      </w:tr>
      <w:tr w:rsidR="00D10B4E" w14:paraId="0CC8A29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F281" w14:textId="08123AA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F243" w14:textId="3E5FAF5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E568" w14:textId="77D684A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A44A" w14:textId="7BACEC8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9F1A" w14:textId="33FA4D9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515C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F0A4" w14:textId="2480226E" w:rsidR="00D10B4E" w:rsidRPr="00F36245" w:rsidRDefault="00D10B4E" w:rsidP="00D10B4E">
            <w:pPr>
              <w:keepNext/>
              <w:rPr>
                <w:snapToGrid w:val="0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1EE0786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07E9" w14:textId="24783AE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2740" w14:textId="337757F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7F2A" w14:textId="0476D8E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61F3" w14:textId="5E6CE46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6C23" w14:textId="1282F0E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EconomicOperator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C9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420B" w14:textId="44608B36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6870D8"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6FD9C3E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6CE9" w14:textId="103C8EA5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D973" w14:textId="7E3905D0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CA18" w14:textId="6CA0ED67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F933" w14:textId="74C0778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E462" w14:textId="16B6AAFF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48B0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4D8C" w14:textId="78CAC596" w:rsidR="00D10B4E" w:rsidRPr="006870D8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5AB6965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2E3D" w14:textId="29B1A80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53" w14:textId="1F86C42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6B69" w14:textId="102079F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A35E" w14:textId="48F4CCF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0951" w14:textId="72688C8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3CCB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25D1" w14:textId="2FE30A1B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6870D8">
              <w:rPr>
                <w:snapToGrid w:val="0"/>
                <w:color w:val="0000FF"/>
              </w:rPr>
              <w:t xml:space="preserve">6 </w:t>
            </w:r>
          </w:p>
        </w:tc>
      </w:tr>
      <w:tr w:rsidR="00D10B4E" w14:paraId="392F6EF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4810" w14:textId="6BC0BE4A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40C3" w14:textId="5C50FE70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675" w14:textId="2A3DFBB6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8CD1" w14:textId="26EE339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0093" w14:textId="1B3EADE2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84A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A443" w14:textId="4EA17225" w:rsidR="00D10B4E" w:rsidRPr="006870D8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4635899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5516" w14:textId="0EEC307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EAF6" w14:textId="160CDB98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9B29" w14:textId="065101D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4BC8" w14:textId="6CBFF0E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3A54" w14:textId="1A8A251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A053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7B00" w14:textId="40BE96C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4C2A767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89B2" w14:textId="140F19A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AD4" w14:textId="2259046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86B3" w14:textId="4C099A6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5925" w14:textId="277494B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AB4C" w14:textId="3E79242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47B1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3D47" w14:textId="486C4AC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6BA1AEF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5A41" w14:textId="34C2816A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499B" w14:textId="24EB9C3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788D" w14:textId="7DD3F81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B0BB" w14:textId="47E1609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EB59" w14:textId="2C43AA1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8116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F4F7" w14:textId="3AE2274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7204512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5F6B" w14:textId="2AAB466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E8E" w14:textId="07B7A3A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90C0" w14:textId="2B0ECC4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68E" w14:textId="71C0CFD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9980" w14:textId="0CF2161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PostcodeAddress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9D57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E446" w14:textId="3E473A91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6870D8">
              <w:rPr>
                <w:snapToGrid w:val="0"/>
                <w:color w:val="0000FF"/>
              </w:rPr>
              <w:t xml:space="preserve">6 </w:t>
            </w:r>
          </w:p>
        </w:tc>
      </w:tr>
      <w:tr w:rsidR="00D10B4E" w14:paraId="5E1BF14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54F" w14:textId="7103F93F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9435" w14:textId="407DD887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8B0C" w14:textId="36E88996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2461" w14:textId="11F3117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489F" w14:textId="34F1D122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DC1F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5B5E" w14:textId="3BF0C318" w:rsidR="00D10B4E" w:rsidRPr="006870D8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2C240F4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DC22" w14:textId="7E6A1D2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131" w14:textId="47EE757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4B269785">
              <w:rPr>
                <w:b/>
                <w:color w:val="000000" w:themeColor="text1"/>
              </w:rPr>
              <w:t>Número da porta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186" w14:textId="221DCE9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1AA9" w14:textId="6C8C628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9C17" w14:textId="60ADD5A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D7E6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7F94" w14:textId="07EA2916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617F3E2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3D5" w14:textId="697FBD3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A3FB" w14:textId="648A2A5D" w:rsidR="00D10B4E" w:rsidRPr="4B269785" w:rsidRDefault="00D10B4E" w:rsidP="00D10B4E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B776" w14:textId="23880DA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1DA2" w14:textId="3580674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9BAD" w14:textId="1A07F88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3528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1C4B" w14:textId="3ED6EB33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7EF6282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B50A" w14:textId="446EAB6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19 06 000 000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36A5" w14:textId="64B3068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Meio de transporte à chegada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3501" w14:textId="430D6C8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31C5" w14:textId="7508BBC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435" w14:textId="6B18812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ArrivalTransportMeans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ED39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97D8" w14:textId="261EC5E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30B42D3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D3B2" w14:textId="0B376762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19 06 061 000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3EAA" w14:textId="6785CA41" w:rsidR="00D10B4E" w:rsidRPr="0006344C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C1EB" w14:textId="12AD0D8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3D20" w14:textId="13ED062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A58E" w14:textId="0711E7A7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0384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AB01" w14:textId="54F0B135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606FE64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85B8" w14:textId="3FE2A17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A290" w14:textId="745A14D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2311" w14:textId="3EDF8E6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F1DB" w14:textId="21669B6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3E9D" w14:textId="78636DD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07FE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77F5" w14:textId="1978D0C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326BD7C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3045" w14:textId="6E41CE5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19 08 000 000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7A3F" w14:textId="6D95289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Meio de transporte ativo na fronteira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8B1" w14:textId="0E43B63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D272" w14:textId="56B2828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3878" w14:textId="1947068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ActiveBorderTransportMeans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15A5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2610" w14:textId="54D268C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5647CB0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934" w14:textId="1B45E8A0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19 08 062 000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B2C4" w14:textId="63FA045C" w:rsidR="00D10B4E" w:rsidRPr="0006344C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Nacionalidade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EFDB" w14:textId="09862D2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788D" w14:textId="7B7E913F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AAD0" w14:textId="41970F8E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D57D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F3DA" w14:textId="5B3C8331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7F93CA9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9E6A" w14:textId="63CEE1C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2DBD" w14:textId="12B7C6F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6E58" w14:textId="2F59A6E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1923" w14:textId="1D64172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E29" w14:textId="23D9E27B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0871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72F" w14:textId="78D246F2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0710460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F58E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2ABF" w14:textId="165B9DD1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2EB" w14:textId="53C2068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F752" w14:textId="558184A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D63C" w14:textId="64CB7839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A6A6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E288" w14:textId="6CD01652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3DBFF51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0362" w14:textId="082A0544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A22B" w14:textId="4F18C4F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FDC0" w14:textId="0449FC1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7616" w14:textId="25590AE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17A" w14:textId="6404D04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93BD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78E5" w14:textId="27B73E1D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738E1C2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CE81" w14:textId="2DDADAF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F45E" w14:textId="400DE9D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9B41" w14:textId="70D120A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F60A" w14:textId="21DF1D1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6EA" w14:textId="076C7EB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2B36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860A" w14:textId="6844CC4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0B55E41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B0D6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0023" w14:textId="791B106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Adição de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19AE" w14:textId="1E5224E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EF51" w14:textId="505E7CC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EBA" w14:textId="53E57D0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596A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1B2A" w14:textId="25F9C81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10B4E" w14:paraId="5AA8C72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7D15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8518" w14:textId="17EDA73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A3DC" w14:textId="1335E193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2D54" w14:textId="151B750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B379" w14:textId="59658953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F7E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0C41" w14:textId="275211B1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</w:rPr>
              <w:t>5</w:t>
            </w:r>
          </w:p>
        </w:tc>
      </w:tr>
      <w:tr w:rsidR="00D10B4E" w14:paraId="125810D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2317" w14:textId="578AF23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0F2F" w14:textId="087A968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Nº da adição da declaração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5225" w14:textId="61ED602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27A3" w14:textId="6A8EB15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7C05" w14:textId="7F35B25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A38F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353" w14:textId="4A0790BE" w:rsidR="00D10B4E" w:rsidRDefault="00D10B4E" w:rsidP="00D10B4E">
            <w:pPr>
              <w:keepNext/>
              <w:rPr>
                <w:snapToGrid w:val="0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D10B4E" w14:paraId="0626260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4E3" w14:textId="008CDFD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3D5" w14:textId="3772F42C" w:rsidR="00D10B4E" w:rsidRPr="0006344C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B62EB0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3DBF" w14:textId="500E0C0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9C88" w14:textId="45EF8DB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E693" w14:textId="121D131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4EB8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753" w14:textId="0071BF6F" w:rsidR="00D10B4E" w:rsidRPr="00D142FE" w:rsidRDefault="00D10B4E" w:rsidP="00D10B4E">
            <w:pPr>
              <w:keepNext/>
              <w:rPr>
                <w:snapToGrid w:val="0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D10B4E" w14:paraId="3659D05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F76D" w14:textId="2E9AF04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99 06 000 000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FC59" w14:textId="090096A2" w:rsidR="00D10B4E" w:rsidRPr="00B62EB0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estatístico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9D74" w14:textId="769F793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2AAF" w14:textId="5EFA7EA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3041" w14:textId="4AD901A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statisticalValue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E0D4" w14:textId="77777777" w:rsidR="00D10B4E" w:rsidRPr="00553D5D" w:rsidRDefault="00D10B4E" w:rsidP="00D10B4E">
            <w:pPr>
              <w:rPr>
                <w:color w:val="000000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17C" w14:textId="0221B76B" w:rsidR="00D10B4E" w:rsidRPr="00D142FE" w:rsidRDefault="00D10B4E" w:rsidP="00D10B4E">
            <w:pPr>
              <w:keepNext/>
              <w:rPr>
                <w:snapToGrid w:val="0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D10B4E" w14:paraId="3B165EE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50D3" w14:textId="6444BDB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827F" w14:textId="3C2E9C2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25CA" w14:textId="63293E0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A6B4" w14:textId="403CDB9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0594" w14:textId="79C2372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D4" w14:textId="2AC9DB0F" w:rsidR="00D10B4E" w:rsidRPr="00553D5D" w:rsidRDefault="00D10B4E" w:rsidP="00D10B4E">
            <w:pPr>
              <w:rPr>
                <w:color w:val="000000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18B" w14:textId="1CE5A1D9" w:rsidR="00D10B4E" w:rsidRPr="00D142FE" w:rsidRDefault="00D10B4E" w:rsidP="00D10B4E">
            <w:pPr>
              <w:keepNext/>
              <w:rPr>
                <w:snapToGrid w:val="0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D10B4E" w14:paraId="32E0B97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0A6" w14:textId="7236E3AA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BC5B" w14:textId="3EC8D2C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D6E9" w14:textId="394A732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790C" w14:textId="7830AA1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7104" w14:textId="7DF9DEB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6E02" w14:textId="75E0F7E7" w:rsidR="00D10B4E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2E79" w14:textId="52933D65" w:rsidR="00D10B4E" w:rsidRPr="00D142FE" w:rsidRDefault="00D10B4E" w:rsidP="00D10B4E">
            <w:pPr>
              <w:keepNext/>
              <w:rPr>
                <w:snapToGrid w:val="0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D10B4E" w14:paraId="0430318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84A7" w14:textId="47E7B7F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9EB5" w14:textId="1F896EF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6DC2" w14:textId="7673240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6EE9" w14:textId="3A3A8ED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CCC4" w14:textId="7385B31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592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718F" w14:textId="6B33E738" w:rsidR="00D10B4E" w:rsidRPr="00D142FE" w:rsidRDefault="00D10B4E" w:rsidP="00D10B4E">
            <w:pPr>
              <w:keepNext/>
              <w:rPr>
                <w:snapToGrid w:val="0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63B25C2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8CEF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A95A" w14:textId="4C86EF0E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DB3" w14:textId="6F8DDB9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0D78" w14:textId="302DA16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8E96" w14:textId="6195776E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C9B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28CF" w14:textId="3E13ABB3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CF75C8">
              <w:rPr>
                <w:snapToGrid w:val="0"/>
              </w:rPr>
              <w:t>6</w:t>
            </w:r>
          </w:p>
        </w:tc>
      </w:tr>
      <w:tr w:rsidR="00D10B4E" w14:paraId="5441148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EC5" w14:textId="5FBE8438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7F98" w14:textId="2AE3431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D6DD" w14:textId="6B92A98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C4AA" w14:textId="747E221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6235" w14:textId="25EDBC6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6AC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9190" w14:textId="2C623169" w:rsidR="00D10B4E" w:rsidRPr="00CF75C8" w:rsidRDefault="00D10B4E" w:rsidP="00D10B4E">
            <w:pPr>
              <w:keepNext/>
              <w:rPr>
                <w:snapToGrid w:val="0"/>
              </w:rPr>
            </w:pPr>
            <w:r w:rsidRPr="0081366E">
              <w:rPr>
                <w:snapToGrid w:val="0"/>
              </w:rPr>
              <w:t>6</w:t>
            </w:r>
          </w:p>
        </w:tc>
      </w:tr>
      <w:tr w:rsidR="00D10B4E" w14:paraId="2A1AA8E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059B" w14:textId="5BCF869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F4A8" w14:textId="436BC17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B9B5" w14:textId="17EA1EA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2514" w14:textId="0BA651B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3F52" w14:textId="0698E48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21B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AD1" w14:textId="32838767" w:rsidR="00D10B4E" w:rsidRPr="0081366E" w:rsidRDefault="00D10B4E" w:rsidP="00D10B4E">
            <w:pPr>
              <w:keepNext/>
              <w:rPr>
                <w:snapToGrid w:val="0"/>
              </w:rPr>
            </w:pPr>
            <w:r w:rsidRPr="0081366E">
              <w:rPr>
                <w:snapToGrid w:val="0"/>
              </w:rPr>
              <w:t>6</w:t>
            </w:r>
          </w:p>
        </w:tc>
      </w:tr>
      <w:tr w:rsidR="00D10B4E" w14:paraId="39848D6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7D78" w14:textId="2D3153C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64B8" w14:textId="5868BFD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D80F" w14:textId="4594187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A2F9" w14:textId="5D7C192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F71C" w14:textId="7CDE9BC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C00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BCA" w14:textId="030BFA1E" w:rsidR="00D10B4E" w:rsidRPr="0081366E" w:rsidRDefault="00D10B4E" w:rsidP="00D10B4E">
            <w:pPr>
              <w:keepNext/>
              <w:rPr>
                <w:snapToGrid w:val="0"/>
              </w:rPr>
            </w:pPr>
            <w:r w:rsidRPr="0081366E">
              <w:rPr>
                <w:snapToGrid w:val="0"/>
              </w:rPr>
              <w:t>6</w:t>
            </w:r>
          </w:p>
        </w:tc>
      </w:tr>
      <w:tr w:rsidR="00D10B4E" w14:paraId="3CF0A97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FDA" w14:textId="77A1C0D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11 09 000 000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3544" w14:textId="136F37E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Regime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5EF3" w14:textId="2CC00C8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63AC" w14:textId="5EAE7E8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9DB2" w14:textId="6739AE5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71D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CCBF" w14:textId="2AE1B4D1" w:rsidR="00D10B4E" w:rsidRPr="0081366E" w:rsidRDefault="00D10B4E" w:rsidP="00D10B4E">
            <w:pPr>
              <w:keepNext/>
              <w:rPr>
                <w:snapToGrid w:val="0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08B9AD3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4AC" w14:textId="56369123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11 09 001 000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CECF" w14:textId="066ABF1D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ACA5" w14:textId="4832756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20CB" w14:textId="52CDECC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BFFA" w14:textId="410115F0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requestedProcedure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7E1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E88A" w14:textId="61B35FE4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3A38FA">
              <w:rPr>
                <w:snapToGrid w:val="0"/>
              </w:rPr>
              <w:t>6</w:t>
            </w:r>
          </w:p>
        </w:tc>
      </w:tr>
      <w:tr w:rsidR="00D10B4E" w14:paraId="1CF7A1D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B65C" w14:textId="6308915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EC1" w14:textId="5ABCA77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17318C"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1BB" w14:textId="1270AF6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35CE" w14:textId="08051CD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D569" w14:textId="472F4C1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previousProcedure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F21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1BA0" w14:textId="7C86600C" w:rsidR="00D10B4E" w:rsidRPr="003A38FA" w:rsidRDefault="00D10B4E" w:rsidP="00D10B4E">
            <w:pPr>
              <w:keepNext/>
              <w:rPr>
                <w:snapToGrid w:val="0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6CA5527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0592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9D90" w14:textId="1D599013" w:rsidR="00D10B4E" w:rsidRPr="0017318C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Regime adicional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69F7" w14:textId="0FF8F1A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B99" w14:textId="5C5BA22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18BD" w14:textId="4269AAF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E3C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77" w14:textId="6AD14B14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1AEA90E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0989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842" w14:textId="33C4D883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BD80" w14:textId="21B2EC17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2F5" w14:textId="6817E14E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411C" w14:textId="772B5AF4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9A2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35E" w14:textId="554D38E0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 w:rsidRPr="003A38FA">
              <w:rPr>
                <w:snapToGrid w:val="0"/>
              </w:rPr>
              <w:t>7</w:t>
            </w:r>
          </w:p>
        </w:tc>
      </w:tr>
      <w:tr w:rsidR="00D10B4E" w14:paraId="71F270F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6EE6" w14:textId="7CE4407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11 10 000 000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8B6" w14:textId="5B8A10F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EFEF" w14:textId="5AB89CD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7A4B" w14:textId="7765627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5A3F" w14:textId="077EFC7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1C4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66CC" w14:textId="2DA94D75" w:rsidR="00D10B4E" w:rsidRPr="003A38FA" w:rsidRDefault="00D10B4E" w:rsidP="00D10B4E">
            <w:pPr>
              <w:keepNext/>
              <w:rPr>
                <w:snapToGrid w:val="0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2F67ABC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66C1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CC89" w14:textId="3735FD0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761D" w14:textId="2D3912E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2846" w14:textId="01969FC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FB4A" w14:textId="0A7B6A4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3B5E" w14:textId="3BAA1F35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7E29" w14:textId="087C16AD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5D9743F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2E9" w14:textId="0F162F9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lastRenderedPageBreak/>
              <w:t xml:space="preserve">13 14 000 000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F7EE" w14:textId="612CB92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43A5" w14:textId="0BC7EC5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F725" w14:textId="0FC2203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16FE" w14:textId="255AC5AF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CBD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C2F6" w14:textId="265E8D0A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24C77E2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DA5F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2F79" w14:textId="143E7CB3" w:rsidR="00D10B4E" w:rsidRPr="0006344C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214D" w14:textId="3C42A82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79D8" w14:textId="6439EB2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F209" w14:textId="1CFF5B90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47AB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A63" w14:textId="0B686AB9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2CFED20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42D9" w14:textId="46CCE7E2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71FF" w14:textId="3DE8948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2485" w14:textId="1E97E20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6D5" w14:textId="43C7FE1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A564" w14:textId="6A6B8B6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21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69DC" w14:textId="3ACEC59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5F2C6A8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1F08" w14:textId="45FF4FDA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6374" w14:textId="6EA7285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220C" w14:textId="1DC4BDF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F616" w14:textId="1FB8BDD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67A8" w14:textId="0D58C14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84A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C938" w14:textId="20FB42D1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1B2A2B3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B932" w14:textId="3BC9D89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93C0" w14:textId="498613DC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566" w14:textId="37B4A8F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9D2" w14:textId="28C25DC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F6DE" w14:textId="43954E0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ABA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C083" w14:textId="51E014A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7C6545D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A97" w14:textId="543562EF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2490" w14:textId="1F214138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7CC2" w14:textId="59CFC56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D26" w14:textId="12D3F16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C05F" w14:textId="67DFF997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AFC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AEF9" w14:textId="16771084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1A09359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21CD" w14:textId="6E5A4AA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86D8" w14:textId="18EEF69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F059" w14:textId="22768D2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650B" w14:textId="391278B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140" w14:textId="14AD28D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6E5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D9A3" w14:textId="5204BAB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5995DF5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E2A4" w14:textId="65A4EC7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7E80" w14:textId="0311248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D4EF" w14:textId="43B2C32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A5E6" w14:textId="3BF4A76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308F" w14:textId="33C6DFC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CD2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CD32" w14:textId="6F849CF4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3D65338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B1E" w14:textId="6E778AE7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353B" w14:textId="7B18A238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EF46" w14:textId="7B144A8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3E46" w14:textId="547C3DE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E835" w14:textId="3D60133F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1ED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9D17" w14:textId="29CF3E8A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51D9B65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1A3D" w14:textId="283406E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5087" w14:textId="6EF8F48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7FD" w14:textId="5FCAA70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C2F2" w14:textId="7C75ACD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9641" w14:textId="4974F8B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1B5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EA99" w14:textId="2776764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068F25C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854D" w14:textId="3CA915F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AAD9" w14:textId="3DBB7F7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270" w14:textId="5D14D11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10BA" w14:textId="02A549C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98B1" w14:textId="1A0D020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B88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36F4" w14:textId="0013CE78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6072519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AAF9" w14:textId="1CB1EE6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DC44" w14:textId="711363E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CCF5" w14:textId="0FED164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ABF2" w14:textId="157D390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2DB2" w14:textId="0002809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C3C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9964" w14:textId="7B0BE4AA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75EF6F6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28A" w14:textId="7D9155D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3D85" w14:textId="4B965B4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26E" w14:textId="6239056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D23B" w14:textId="4091A40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D61D" w14:textId="2E4F59D2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BE4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5B12" w14:textId="353591A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D10B4E" w14:paraId="28579EA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EF91" w14:textId="446D27D5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8E53" w14:textId="2A9DE9B3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01B5" w14:textId="071B514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6AD3" w14:textId="3E09845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40B" w14:textId="0E276B0E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5092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AD35" w14:textId="1942C351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04559B7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D438" w14:textId="633A530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57D6" w14:textId="4F90778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9160" w14:textId="7447630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C12E" w14:textId="71AE87E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C91D" w14:textId="4F9FFDF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61B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467A" w14:textId="47DF8363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09D4FA7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BC8D" w14:textId="4A9981D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6869" w14:textId="7E161FE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28F0" w14:textId="31D350E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39C7" w14:textId="12D3F30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8924" w14:textId="682035F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2D9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5837" w14:textId="36C2B1A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34A1DA5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E012" w14:textId="4041A1C1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09C" w14:textId="30E74FC4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3411" w14:textId="34EBE633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5062" w14:textId="58EAFDC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A222" w14:textId="4A15BD0A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C6B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6EE9" w14:textId="3F020000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58F8D52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6B9A" w14:textId="5D175F6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B4CE" w14:textId="64B347B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3614" w14:textId="4CD2D66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5ED5" w14:textId="4F78EE1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C261" w14:textId="6D53923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FB8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256E" w14:textId="3A1C62D4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EC3720">
              <w:rPr>
                <w:color w:val="000000"/>
                <w:szCs w:val="24"/>
              </w:rPr>
              <w:t>7</w:t>
            </w:r>
          </w:p>
        </w:tc>
      </w:tr>
      <w:tr w:rsidR="00D10B4E" w14:paraId="58D041C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9EE5" w14:textId="4878714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98AD" w14:textId="4F9F29B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E463" w14:textId="280FC7F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501" w14:textId="007725F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4570" w14:textId="75F79F3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BDD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1DE" w14:textId="37A4B756" w:rsidR="00D10B4E" w:rsidRPr="00EC3720" w:rsidRDefault="00D10B4E" w:rsidP="00D10B4E">
            <w:pPr>
              <w:keepNext/>
              <w:rPr>
                <w:color w:val="000000"/>
                <w:szCs w:val="24"/>
              </w:rPr>
            </w:pPr>
            <w:r w:rsidRPr="00EC3720">
              <w:rPr>
                <w:color w:val="000000"/>
                <w:szCs w:val="24"/>
              </w:rPr>
              <w:t>7</w:t>
            </w:r>
          </w:p>
        </w:tc>
      </w:tr>
      <w:tr w:rsidR="00D10B4E" w14:paraId="368DE37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5FA9" w14:textId="7C5B707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13 08 018 022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C537" w14:textId="5AF58BB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9B41" w14:textId="18FD143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095E" w14:textId="3FFC5E3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459F" w14:textId="4FB62EBA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2F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41D" w14:textId="1B2B86DD" w:rsidR="00D10B4E" w:rsidRPr="00EC3720" w:rsidRDefault="00D10B4E" w:rsidP="00D10B4E">
            <w:pPr>
              <w:keepNext/>
              <w:rPr>
                <w:color w:val="000000"/>
                <w:szCs w:val="24"/>
              </w:rPr>
            </w:pPr>
            <w:r w:rsidRPr="00EC3720">
              <w:rPr>
                <w:color w:val="000000"/>
                <w:szCs w:val="24"/>
              </w:rPr>
              <w:t>7</w:t>
            </w:r>
          </w:p>
        </w:tc>
      </w:tr>
      <w:tr w:rsidR="00D10B4E" w14:paraId="132AC91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E9FD" w14:textId="6B70832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940F" w14:textId="5663E07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D4BE" w14:textId="50A7B7C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804B" w14:textId="4D4353F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672" w14:textId="2AF92DC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A702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B5EA" w14:textId="345E1F95" w:rsidR="00D10B4E" w:rsidRPr="00EC3720" w:rsidRDefault="00D10B4E" w:rsidP="00D10B4E">
            <w:pPr>
              <w:keepNext/>
              <w:rPr>
                <w:color w:val="000000"/>
                <w:szCs w:val="24"/>
              </w:rPr>
            </w:pPr>
            <w:r>
              <w:t xml:space="preserve">5 </w:t>
            </w:r>
          </w:p>
        </w:tc>
      </w:tr>
      <w:tr w:rsidR="00D10B4E" w14:paraId="231B205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64CF" w14:textId="62B46446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3D00" w14:textId="3D77B3E3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271A" w14:textId="343CD8DE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0543" w14:textId="1D58887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95B6" w14:textId="68788344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DB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09E9" w14:textId="7250A476" w:rsidR="00D10B4E" w:rsidRDefault="00D10B4E" w:rsidP="00D10B4E">
            <w:pPr>
              <w:keepNext/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31D2F70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671E" w14:textId="055B922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9103" w14:textId="2503788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F2E3" w14:textId="1133A50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BD49" w14:textId="054E595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D05" w14:textId="29C6B5C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A4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E731" w14:textId="473946B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7EE01A8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F5FB" w14:textId="7667880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5EF" w14:textId="7CDAA20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6AB2" w14:textId="6A85C70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0355" w14:textId="2930EFB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B776" w14:textId="556A3F9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ECB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9020" w14:textId="68155499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32C6512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8F43" w14:textId="7D24D767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CA4B" w14:textId="09688322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67A0" w14:textId="097B547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50CD" w14:textId="5B63498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7CA0" w14:textId="0B083E53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C9C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EAF" w14:textId="564BA2CF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16E1A4C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7271" w14:textId="697B1BB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53EF" w14:textId="32E328E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D77" w14:textId="4FA3FAB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3FAC" w14:textId="60D5C9B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839F" w14:textId="04A87B2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584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97C2" w14:textId="4E8847F3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61F8B2D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6307" w14:textId="1CF166E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D764" w14:textId="7405775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D49F" w14:textId="10C14DF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A192" w14:textId="62D96156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0E4B" w14:textId="48780133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2C3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0F38" w14:textId="3ED2DD04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3E88316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CA19" w14:textId="09DD001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40A" w14:textId="7E5A000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2487" w14:textId="5DBFB57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1EEC" w14:textId="1EA103E0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E8F9" w14:textId="221E6EF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7CD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040D" w14:textId="04938AE5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409A5BD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FA18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3A2" w14:textId="7CC1EAF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Origem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E812" w14:textId="366112B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F08D" w14:textId="451743C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2E5C" w14:textId="288F1E1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Origin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50C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5F9F" w14:textId="1581AC60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61C48A9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1AF" w14:textId="4C060F2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3D2" w14:textId="1F8164BA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origem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E2AF" w14:textId="4202079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3C9" w14:textId="62E910E7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6230" w14:textId="223A55D8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9FC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8FE8" w14:textId="32FC16D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410D1BA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82F" w14:textId="2EEAF3F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EB4C" w14:textId="069F29B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 preferencial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B5ED" w14:textId="230F640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0D7A" w14:textId="207C927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ECFF" w14:textId="660BD51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countryOfPreferentialOrigin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A6C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570B" w14:textId="6EFAC8D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537B924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54CC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DABE" w14:textId="46A72866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938C" w14:textId="15C5A7E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A9C" w14:textId="5AC6EA0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19F8" w14:textId="1C0D400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E3A8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9672" w14:textId="435EF1F6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201247B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80C3" w14:textId="78558F3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6A38" w14:textId="056528F9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B4B8" w14:textId="14E19E3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D089" w14:textId="2E7F81F1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DB81" w14:textId="6CA8CBD8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C57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66AF" w14:textId="22A120BF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486A8B9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C533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015B" w14:textId="3A7B015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D301" w14:textId="1BF04C3E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AA20" w14:textId="6CA998D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6286" w14:textId="415AA59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A6F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5787" w14:textId="4D90429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10B4E" w14:paraId="1BCCD03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390" w14:textId="1B5B91FD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E916" w14:textId="22FC5481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DFA9" w14:textId="4542982D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3B1A" w14:textId="26D4E2D8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0CB8" w14:textId="500F52E8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B22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7A2C" w14:textId="76EC7155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53A8899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7BFE" w14:textId="03B3E10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97EA" w14:textId="26CC388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C147" w14:textId="03A1B0B2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8F64" w14:textId="6D0456B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DEC" w14:textId="5A803B5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847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D25A" w14:textId="047273A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72CCBA2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D628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8212" w14:textId="330F5ED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8F3C" w14:textId="6FB59A4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A818" w14:textId="24ED20B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9381" w14:textId="380BDA1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6A8C" w14:textId="39B9F873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Este elemento de dado só pode ser utilizado no âmbito do </w:t>
            </w:r>
            <w:r w:rsidRPr="0006344C">
              <w:rPr>
                <w:color w:val="000000"/>
                <w:szCs w:val="24"/>
              </w:rPr>
              <w:lastRenderedPageBreak/>
              <w:t>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368F" w14:textId="2E7D1CAF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6</w:t>
            </w:r>
          </w:p>
        </w:tc>
      </w:tr>
      <w:tr w:rsidR="00D10B4E" w14:paraId="6751BE1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E67B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E761" w14:textId="45F61C1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6741" w14:textId="0DA0B73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FB7B" w14:textId="69A15B1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99D8" w14:textId="6E2FB42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61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C503" w14:textId="37201F1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t xml:space="preserve">5 </w:t>
            </w:r>
          </w:p>
        </w:tc>
      </w:tr>
      <w:tr w:rsidR="00D10B4E" w14:paraId="4BE5702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79BB" w14:textId="3C0B772F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C231" w14:textId="1EE80DB5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AD23" w14:textId="4762A51B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01A9" w14:textId="2E64DA2C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A99" w14:textId="6E1289E5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B9AC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2B2" w14:textId="58411412" w:rsidR="00D10B4E" w:rsidRDefault="00D10B4E" w:rsidP="00D10B4E">
            <w:pPr>
              <w:keepNext/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10B4E" w14:paraId="0398B94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4C54" w14:textId="15083368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296E" w14:textId="76A8DE1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1E8D" w14:textId="475E0DB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ECE7" w14:textId="7E41508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201F" w14:textId="2ABBB24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4D0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0AD7" w14:textId="7DB2EFE2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7D375D">
              <w:rPr>
                <w:color w:val="000000"/>
                <w:szCs w:val="24"/>
              </w:rPr>
              <w:t>6</w:t>
            </w:r>
          </w:p>
        </w:tc>
      </w:tr>
      <w:tr w:rsidR="00D10B4E" w14:paraId="59813C6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583C" w14:textId="4DF65A2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CE49" w14:textId="7EEDB992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de ordem do contingente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B437" w14:textId="00F51EB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78D3" w14:textId="56A7EB9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FE23" w14:textId="0305873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quotaOrderNumber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4322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E98" w14:textId="06208D31" w:rsidR="00D10B4E" w:rsidRPr="007D375D" w:rsidRDefault="00D10B4E" w:rsidP="00D10B4E">
            <w:pPr>
              <w:keepNext/>
              <w:rPr>
                <w:color w:val="000000"/>
                <w:szCs w:val="24"/>
              </w:rPr>
            </w:pPr>
            <w:r w:rsidRPr="007D375D">
              <w:rPr>
                <w:color w:val="000000"/>
                <w:szCs w:val="24"/>
              </w:rPr>
              <w:t>6</w:t>
            </w:r>
          </w:p>
        </w:tc>
      </w:tr>
      <w:tr w:rsidR="00D10B4E" w14:paraId="75EB4B9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230C" w14:textId="5EBF83E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18 10 000 000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59FA" w14:textId="7433D044" w:rsidR="00D10B4E" w:rsidRPr="0006344C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mercadoria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4C3" w14:textId="02C9A60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979F" w14:textId="0CF2646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6CE1" w14:textId="4A01CC4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BD78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743F" w14:textId="4206DE55" w:rsidR="00D10B4E" w:rsidRPr="007D375D" w:rsidRDefault="00D10B4E" w:rsidP="00D10B4E">
            <w:pPr>
              <w:keepNext/>
              <w:rPr>
                <w:color w:val="000000"/>
                <w:szCs w:val="24"/>
              </w:rPr>
            </w:pPr>
            <w:r w:rsidRPr="007D375D">
              <w:rPr>
                <w:color w:val="000000"/>
                <w:szCs w:val="24"/>
              </w:rPr>
              <w:t>6</w:t>
            </w:r>
          </w:p>
        </w:tc>
      </w:tr>
      <w:tr w:rsidR="00D10B4E" w14:paraId="2D3D032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7A29" w14:textId="18AF379B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18 09 000 000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5CA6" w14:textId="14F4E48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da mercadoria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1969" w14:textId="11EF601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811A" w14:textId="274523E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F83" w14:textId="227FF3F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9FDB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512C" w14:textId="21BF45C4" w:rsidR="00D10B4E" w:rsidRPr="007D375D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12934A0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9CAE" w14:textId="378B761D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B693" w14:textId="7C3EF745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E685" w14:textId="16A10FE0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29DF" w14:textId="3BEAB6F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3AA2" w14:textId="3679796C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harmonizedSystemSubheadingCode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44E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02B2" w14:textId="6D33E259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1CF6AD8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B816" w14:textId="3E6C1106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E45B" w14:textId="52D5EC1E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206" w14:textId="73D02C0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7749" w14:textId="1436601D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13D2" w14:textId="0512025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combinedNomenclatureCode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32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302" w14:textId="1EF09A3A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3C1D98">
              <w:rPr>
                <w:color w:val="000000"/>
                <w:szCs w:val="24"/>
              </w:rPr>
              <w:t>7</w:t>
            </w:r>
          </w:p>
        </w:tc>
      </w:tr>
      <w:tr w:rsidR="00D10B4E" w14:paraId="422F1D7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9E63" w14:textId="24895962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1F8C" w14:textId="4436DC91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00B2" w14:textId="07B889F6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8767" w14:textId="4D91495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52FC" w14:textId="59B706BD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5BD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68D" w14:textId="5D8A57BA" w:rsidR="00D10B4E" w:rsidRPr="003C1D98" w:rsidRDefault="00D10B4E" w:rsidP="00D10B4E">
            <w:pPr>
              <w:keepNext/>
              <w:rPr>
                <w:color w:val="000000"/>
                <w:szCs w:val="24"/>
              </w:rPr>
            </w:pPr>
            <w:r w:rsidRPr="003C1D98">
              <w:rPr>
                <w:color w:val="000000"/>
                <w:szCs w:val="24"/>
              </w:rPr>
              <w:t>7</w:t>
            </w:r>
          </w:p>
        </w:tc>
      </w:tr>
      <w:tr w:rsidR="00D10B4E" w14:paraId="367B87A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676D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AF0C" w14:textId="3C102A7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adicional TARIC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08CB" w14:textId="53393F44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3EBF" w14:textId="563CE41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78D" w14:textId="79078F76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CE9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0DF6" w14:textId="32178FCA" w:rsidR="00D10B4E" w:rsidRPr="003C1D98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D10B4E" w14:paraId="058A367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87FF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944" w14:textId="22591E6C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D146" w14:textId="4FF0D3E0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2D6B" w14:textId="64FD0C84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242F" w14:textId="5AD6237B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EF6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EB1B" w14:textId="641C055D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D10B4E" w14:paraId="536AB25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3AAB" w14:textId="3F49B1F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18 09 059 000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7C01" w14:textId="093D2734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TARIC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E995" w14:textId="0A159A8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F450" w14:textId="79D6266C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6C37" w14:textId="278D075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5AF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84AC" w14:textId="685EF25C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D10B4E" w14:paraId="16AB0EB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3932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F64C" w14:textId="3B5F644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adicional nacional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B838" w14:textId="5597F387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ACA" w14:textId="41667129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5754" w14:textId="12101A0C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2A74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E36" w14:textId="0EC40445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D10B4E" w14:paraId="79BAA94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3E46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F71F" w14:textId="08FCA98A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251F" w14:textId="6000D52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ED55" w14:textId="1AFDC74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8BE6" w14:textId="14D1E826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F55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A49C" w14:textId="53C3C3FC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D10B4E" w14:paraId="38F0AD4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1BDB" w14:textId="0433592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18 09 060 000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639F" w14:textId="40EFEC08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nacional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940B" w14:textId="4F3ED7F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3632" w14:textId="38EF9EC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11F4" w14:textId="5BAC25A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85C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B9E1" w14:textId="762CF87D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D10B4E" w14:paraId="08675C8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B22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926D" w14:textId="0055E1C5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28CD" w14:textId="79C2E88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2C11" w14:textId="45606CF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8216" w14:textId="1F40749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4DC5" w14:textId="06C5247E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Este elemento de dado só pode ser utilizado no âmbito do </w:t>
            </w:r>
            <w:r w:rsidRPr="0006344C">
              <w:rPr>
                <w:color w:val="000000"/>
                <w:szCs w:val="24"/>
              </w:rPr>
              <w:lastRenderedPageBreak/>
              <w:t>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7F38" w14:textId="54159744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8</w:t>
            </w:r>
          </w:p>
        </w:tc>
      </w:tr>
      <w:tr w:rsidR="00D10B4E" w14:paraId="43E732B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C632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46E6" w14:textId="17917BC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Medidas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E47B" w14:textId="434697AD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77E" w14:textId="0635908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E3CC" w14:textId="4FF66C3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GoodsMeasure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C8E1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02F4" w14:textId="3BA2B71A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2AFCB8E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CF9E" w14:textId="3C4E7AD7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B2BF" w14:textId="29CB6CCA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Massa líquida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4C4" w14:textId="7C193D5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72B3" w14:textId="6F527EF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3283" w14:textId="4ADE3754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netMass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C49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08D6" w14:textId="49FD6AC1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18FD4D4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E245" w14:textId="4889E75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644F" w14:textId="6D7DEDCB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Unidades suplementares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EC1C" w14:textId="13186D2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DDF7" w14:textId="2B1F1927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26DE" w14:textId="6314AD4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supplementaryUnits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03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712" w14:textId="2B4975C2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515901">
              <w:rPr>
                <w:color w:val="000000"/>
                <w:szCs w:val="24"/>
              </w:rPr>
              <w:t>7</w:t>
            </w:r>
          </w:p>
        </w:tc>
      </w:tr>
      <w:tr w:rsidR="00D10B4E" w14:paraId="3BDA384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B997" w14:textId="3DAD0D33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8F8D" w14:textId="32E0337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E8D1" w14:textId="5E23698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7689" w14:textId="0F94E95E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5317" w14:textId="5EC975E4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3CB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5CE" w14:textId="71BC9540" w:rsidR="00D10B4E" w:rsidRPr="00515901" w:rsidRDefault="00D10B4E" w:rsidP="00D10B4E">
            <w:pPr>
              <w:keepNext/>
              <w:rPr>
                <w:color w:val="000000"/>
                <w:szCs w:val="24"/>
              </w:rPr>
            </w:pPr>
            <w:r w:rsidRPr="00515901">
              <w:rPr>
                <w:color w:val="000000"/>
                <w:szCs w:val="24"/>
              </w:rPr>
              <w:t>7</w:t>
            </w:r>
          </w:p>
        </w:tc>
      </w:tr>
      <w:tr w:rsidR="00D10B4E" w14:paraId="5700101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01F7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23B8" w14:textId="387560BA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Linha da fatura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0C29" w14:textId="0A0C7F6A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41DB" w14:textId="1C80AFB2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216A" w14:textId="0FE0FD42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InvoiceLine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E03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015D" w14:textId="45608C4A" w:rsidR="00D10B4E" w:rsidRPr="00515901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7E35DC2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B6" w14:textId="734B80B5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14 08 000 000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D7AC" w14:textId="329596F7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Montante da adição faturado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B230" w14:textId="2FCD5B4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8099" w14:textId="7433423A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7162" w14:textId="6D8094F1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itemAmountInvoiced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8390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DF51" w14:textId="78DED4B6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6AA32EB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D310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BFEB" w14:textId="114368DD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Cálculo das imposições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4934" w14:textId="621AA5F9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1786" w14:textId="335E2A6F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3C08" w14:textId="3E8EAA28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CalculationOfTaxes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DC45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02FB" w14:textId="0222A577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10B4E" w14:paraId="43FBEA3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AA5" w14:textId="3255B320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0E3F" w14:textId="1CC5965D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 w:rsidRPr="0006344C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6CB8" w14:textId="6326290D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7C8D" w14:textId="4A01CB90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F6B" w14:textId="41EB261C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8FAD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B797" w14:textId="7521CEFE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6D03D41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6363" w14:textId="46EBD7DC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D363" w14:textId="60C4EF9B" w:rsidR="00D10B4E" w:rsidRPr="0006344C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51B5" w14:textId="7E290198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74D" w14:textId="062F20D4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AA0D" w14:textId="590B1B30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8FD6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D9C9" w14:textId="1A1EE6CB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10B4E" w14:paraId="319CAA9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DB50" w14:textId="6248550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74E4" w14:textId="0BF25A3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Direitos e imposições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06B9" w14:textId="6B7BA8B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461" w14:textId="0203C821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59A9" w14:textId="6621391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DutiesAndTaxes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B317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3538" w14:textId="2397C315" w:rsidR="00D10B4E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D10B4E" w14:paraId="3E9D1AF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CDBC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71CC" w14:textId="2C1FCC5F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A68" w14:textId="5AF02829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95D0" w14:textId="4A4189F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B32" w14:textId="4F564668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6FBE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6CE" w14:textId="3BD7EBC8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D10B4E" w14:paraId="572A95D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F535" w14:textId="17C2D86F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14 03 039 000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92B" w14:textId="28F5DBD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D449" w14:textId="7AFE8AF5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E12B" w14:textId="1225D563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F0C8" w14:textId="5077FE8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1169" w14:textId="77777777" w:rsidR="00D10B4E" w:rsidRPr="0006344C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A12" w14:textId="266C2011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0434B0">
              <w:rPr>
                <w:color w:val="000000"/>
                <w:szCs w:val="24"/>
              </w:rPr>
              <w:t>8</w:t>
            </w:r>
          </w:p>
        </w:tc>
      </w:tr>
      <w:tr w:rsidR="00D10B4E" w14:paraId="69A346F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543" w14:textId="77777777" w:rsidR="00D10B4E" w:rsidRDefault="00D10B4E" w:rsidP="00D10B4E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E3D5" w14:textId="37E60390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29B6" w14:textId="0E238DFF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1F5" w14:textId="050B2B9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01DA" w14:textId="1893B299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C69C" w14:textId="75374549" w:rsidR="00D10B4E" w:rsidRPr="0006344C" w:rsidRDefault="00D10B4E" w:rsidP="00D10B4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446" w14:textId="6469FA14" w:rsidR="00D10B4E" w:rsidRPr="000434B0" w:rsidRDefault="00D10B4E" w:rsidP="00D10B4E">
            <w:pPr>
              <w:keepNext/>
              <w:rPr>
                <w:color w:val="000000"/>
                <w:szCs w:val="24"/>
              </w:rPr>
            </w:pPr>
            <w:r w:rsidRPr="000434B0">
              <w:rPr>
                <w:color w:val="000000"/>
                <w:szCs w:val="24"/>
              </w:rPr>
              <w:t>8</w:t>
            </w:r>
          </w:p>
        </w:tc>
      </w:tr>
      <w:tr w:rsidR="00D10B4E" w14:paraId="2683284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0F52" w14:textId="10AC2394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7151" w14:textId="36DD8FB3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F090" w14:textId="6CDEA2F0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B0BC" w14:textId="341DB405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EFD9" w14:textId="728FEDC5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methodOfPayment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941" w14:textId="16A1831F" w:rsidR="00D10B4E" w:rsidRPr="0006344C" w:rsidRDefault="00D10B4E" w:rsidP="00D10B4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E68A" w14:textId="4D300D1C" w:rsidR="00D10B4E" w:rsidRPr="000434B0" w:rsidRDefault="00D10B4E" w:rsidP="00D10B4E">
            <w:pPr>
              <w:keepNext/>
              <w:rPr>
                <w:color w:val="000000"/>
                <w:szCs w:val="24"/>
              </w:rPr>
            </w:pPr>
            <w:r w:rsidRPr="00ED75E5">
              <w:rPr>
                <w:color w:val="000000"/>
                <w:szCs w:val="24"/>
              </w:rPr>
              <w:t>8</w:t>
            </w:r>
          </w:p>
        </w:tc>
      </w:tr>
      <w:tr w:rsidR="00D10B4E" w14:paraId="6C346B8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309" w14:textId="320E7AC1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14 03 042 000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B652" w14:textId="70880E0F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de imposição devido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50E9" w14:textId="2E904E63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4DA" w14:textId="711BE60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32EC" w14:textId="5654B857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payableTaxAmount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7EDF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0382" w14:textId="0B30D021" w:rsidR="00D10B4E" w:rsidRPr="00ED75E5" w:rsidRDefault="00D10B4E" w:rsidP="00D10B4E">
            <w:pPr>
              <w:keepNext/>
              <w:rPr>
                <w:color w:val="000000"/>
                <w:szCs w:val="24"/>
              </w:rPr>
            </w:pPr>
            <w:r w:rsidRPr="00ED75E5">
              <w:rPr>
                <w:color w:val="000000"/>
                <w:szCs w:val="24"/>
              </w:rPr>
              <w:t>8</w:t>
            </w:r>
          </w:p>
        </w:tc>
      </w:tr>
      <w:tr w:rsidR="00D10B4E" w14:paraId="1E19BB7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7731" w14:textId="5C3A490E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14 03 040 000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6872" w14:textId="43118317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Base tributável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87E" w14:textId="11DEDD81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C3C4" w14:textId="2DE450AB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F72" w14:textId="2AF76971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TaxBase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DFED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5626" w14:textId="7094EC2A" w:rsidR="00D10B4E" w:rsidRPr="00ED75E5" w:rsidRDefault="00D10B4E" w:rsidP="00D10B4E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8</w:t>
            </w:r>
            <w:r>
              <w:t xml:space="preserve"> </w:t>
            </w:r>
          </w:p>
        </w:tc>
      </w:tr>
      <w:tr w:rsidR="00D10B4E" w14:paraId="3ED98EA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DBC4" w14:textId="77777777" w:rsidR="00D10B4E" w:rsidRDefault="00D10B4E" w:rsidP="00D10B4E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EABD" w14:textId="3B423B04" w:rsidR="00D10B4E" w:rsidRDefault="00D10B4E" w:rsidP="00D10B4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03F1" w14:textId="76DED195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FFA2" w14:textId="5D1B25C2" w:rsidR="00D10B4E" w:rsidRDefault="00D10B4E" w:rsidP="00D10B4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D7A" w14:textId="75845B37" w:rsidR="00D10B4E" w:rsidRDefault="00D10B4E" w:rsidP="00D10B4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30EE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EB9C" w14:textId="71AC41B7" w:rsidR="00D10B4E" w:rsidRDefault="00D10B4E" w:rsidP="00D10B4E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D10B4E" w14:paraId="6EAA2F7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FCD3" w14:textId="11EBC033" w:rsidR="00D10B4E" w:rsidRDefault="00D10B4E" w:rsidP="00D10B4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14 03 040 041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F090" w14:textId="1C39219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89D9" w14:textId="56CA9F7B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12E3" w14:textId="365514AA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n..17,3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C20" w14:textId="79069592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E369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08B" w14:textId="0CA4FDC0" w:rsidR="00D10B4E" w:rsidRDefault="00D10B4E" w:rsidP="00D10B4E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D10B4E" w14:paraId="6274A61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C6C3" w14:textId="3013F9D9" w:rsidR="00D10B4E" w:rsidRDefault="00D10B4E" w:rsidP="00D10B4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32A8" w14:textId="0964D699" w:rsidR="00D10B4E" w:rsidRDefault="00D10B4E" w:rsidP="00D10B4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2EC6" w14:textId="7C895A1C" w:rsidR="00D10B4E" w:rsidRDefault="00D10B4E" w:rsidP="00D10B4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304E" w14:textId="3C52DCA8" w:rsidR="00D10B4E" w:rsidRDefault="00D10B4E" w:rsidP="00D10B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FA06" w14:textId="51E7F5DE" w:rsidR="00D10B4E" w:rsidRDefault="00D10B4E" w:rsidP="00D10B4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A248" w14:textId="77777777" w:rsidR="00D10B4E" w:rsidRDefault="00D10B4E" w:rsidP="00D10B4E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F6C" w14:textId="4AD02183" w:rsidR="00D10B4E" w:rsidRPr="000F799F" w:rsidRDefault="00D10B4E" w:rsidP="00D10B4E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E32EFC" w14:paraId="4A14323F" w14:textId="77777777" w:rsidTr="00421BF6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126A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545" w14:textId="5653FEAA" w:rsidR="00E32EFC" w:rsidRPr="00706D8B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706D8B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CAB6" w14:textId="6F5DADD3" w:rsidR="00E32EFC" w:rsidRPr="00706D8B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 w:rsidRPr="00706D8B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8F5F" w14:textId="77E27155" w:rsidR="00E32EFC" w:rsidRPr="00706D8B" w:rsidRDefault="00E32EFC" w:rsidP="00E32EFC">
            <w:pPr>
              <w:jc w:val="center"/>
              <w:rPr>
                <w:color w:val="000000"/>
                <w:szCs w:val="24"/>
              </w:rPr>
            </w:pPr>
            <w:r w:rsidRPr="00706D8B"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EEAD" w14:textId="4522C97B" w:rsidR="00E32EFC" w:rsidRPr="00706D8B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06D8B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06D8B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06D8B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167" w14:textId="62985A69" w:rsidR="00E32EFC" w:rsidRPr="00706D8B" w:rsidRDefault="00E32EFC" w:rsidP="00E32EFC">
            <w:pPr>
              <w:rPr>
                <w:color w:val="000000"/>
                <w:szCs w:val="24"/>
              </w:rPr>
            </w:pPr>
            <w:r w:rsidRPr="00706D8B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1575" w14:textId="597E4100" w:rsidR="00E32EFC" w:rsidRPr="000F799F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E32EFC" w14:paraId="570004C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4694" w14:textId="36C341F8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14 03 040 006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7D8C" w14:textId="7BC6A979" w:rsidR="00E32EFC" w:rsidRPr="0006344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3F46" w14:textId="0F6073C2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2AFC" w14:textId="0245831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51F" w14:textId="3FC1CF6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C5B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D96" w14:textId="093DC2E4" w:rsidR="00E32EFC" w:rsidRPr="000F799F" w:rsidRDefault="00E32EFC" w:rsidP="00E32EFC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E32EFC" w14:paraId="0F0155D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317F" w14:textId="4147D048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14 03 040 014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B4AC" w14:textId="7B0E418E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F4AB" w14:textId="6CF5D7E6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F0DA" w14:textId="2E68816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C5E6" w14:textId="7A380C39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AED7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6757" w14:textId="5339EA6E" w:rsidR="00E32EFC" w:rsidRPr="000F799F" w:rsidRDefault="00E32EFC" w:rsidP="00E32EFC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E32EFC" w14:paraId="256D6F2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9424" w14:textId="724CE7AD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14 03 040 043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FA26" w14:textId="0B60DBE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722C" w14:textId="1DDFD5F3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F12E" w14:textId="2F1FA03F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3A78" w14:textId="6B5369F9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CF62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882" w14:textId="7A157488" w:rsidR="00E32EFC" w:rsidRPr="000F799F" w:rsidRDefault="00E32EFC" w:rsidP="00E32EFC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E32EFC" w14:paraId="48FC171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4E6" w14:textId="0A0F36C3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14 12 000 000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D1FD" w14:textId="04B4830D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Valor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6DC" w14:textId="1C1443A5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187E" w14:textId="5073D41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A0E" w14:textId="069BD385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PostalValue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5496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EBD" w14:textId="230E3709" w:rsidR="00E32EFC" w:rsidRPr="000F799F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E32EFC" w14:paraId="5D5185B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1601" w14:textId="1B83723C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14 12 012 000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1B21" w14:textId="1CC2167B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70A4" w14:textId="5CE52660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3180" w14:textId="5DFE2BD5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CC58" w14:textId="7AE466FD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4BCD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A674" w14:textId="274FE53B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E32EFC" w14:paraId="7BF0719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E89" w14:textId="5243A03A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50D4" w14:textId="0766A53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C4A8" w14:textId="07DD0826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398" w14:textId="458E532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E416" w14:textId="0017CABF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C8D5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46A1" w14:textId="2BC9A5E1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E32EFC" w14:paraId="2DE982F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CB51" w14:textId="725101BC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89D8" w14:textId="28BC6D41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Volumes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C569" w14:textId="5FB81613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31DA" w14:textId="3433D156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3077" w14:textId="42F2A270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Packaging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2EE1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4BED" w14:textId="714E867D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4392510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637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F2E6" w14:textId="5F3A9776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53D3" w14:textId="65D16C9F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7934" w14:textId="2E40F90A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9888" w14:textId="0D9EAFFB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6EAC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B172" w14:textId="1BD1DE44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34E7264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3878" w14:textId="22B464F6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2B55" w14:textId="7D91EBCF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09E" w14:textId="6210581D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973C" w14:textId="28112A6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D0D5" w14:textId="3593768C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54EC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9788" w14:textId="7537B23F" w:rsidR="00E32EFC" w:rsidRDefault="00E32EFC" w:rsidP="00E32EFC">
            <w:pPr>
              <w:keepNext/>
              <w:rPr>
                <w:color w:val="000000"/>
                <w:szCs w:val="24"/>
              </w:rPr>
            </w:pPr>
            <w:r w:rsidRPr="00D82EE9">
              <w:rPr>
                <w:color w:val="000000"/>
                <w:szCs w:val="24"/>
              </w:rPr>
              <w:t>6</w:t>
            </w:r>
          </w:p>
        </w:tc>
      </w:tr>
      <w:tr w:rsidR="00E32EFC" w14:paraId="052B7AB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0F32" w14:textId="700E6F87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B354" w14:textId="74D973B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Nº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5FE7" w14:textId="5539466A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F837" w14:textId="114F31FE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FA8D" w14:textId="263D9CD1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98E9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A7E" w14:textId="24B5B29A" w:rsidR="00E32EFC" w:rsidRPr="00D82EE9" w:rsidRDefault="00E32EFC" w:rsidP="00E32EFC">
            <w:pPr>
              <w:keepNext/>
              <w:rPr>
                <w:color w:val="000000"/>
                <w:szCs w:val="24"/>
              </w:rPr>
            </w:pPr>
            <w:r w:rsidRPr="00D82EE9">
              <w:rPr>
                <w:color w:val="000000"/>
                <w:szCs w:val="24"/>
              </w:rPr>
              <w:t>6</w:t>
            </w:r>
          </w:p>
        </w:tc>
      </w:tr>
      <w:tr w:rsidR="00E32EFC" w14:paraId="0E4CDC8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AF7" w14:textId="35B61D29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18 06 054 000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393" w14:textId="2689851D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6355" w14:textId="04C46D8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810F" w14:textId="7EA9714E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D35E" w14:textId="456CCB2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shippingMarks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C2D2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DEE" w14:textId="79BB5157" w:rsidR="00E32EFC" w:rsidRPr="00D82EE9" w:rsidRDefault="00E32EFC" w:rsidP="00E32EFC">
            <w:pPr>
              <w:keepNext/>
              <w:rPr>
                <w:color w:val="000000"/>
                <w:szCs w:val="24"/>
              </w:rPr>
            </w:pPr>
            <w:r w:rsidRPr="00D82EE9">
              <w:rPr>
                <w:color w:val="000000"/>
                <w:szCs w:val="24"/>
              </w:rPr>
              <w:t>6</w:t>
            </w:r>
          </w:p>
        </w:tc>
      </w:tr>
      <w:tr w:rsidR="00E32EFC" w14:paraId="279B9B8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1562" w14:textId="17AA7977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1A08" w14:textId="0202818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7F0C" w14:textId="352FF3D5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B68B" w14:textId="0BA9F96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BB67" w14:textId="12D2297C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2E24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FF1B" w14:textId="238E2296" w:rsidR="00E32EFC" w:rsidRPr="00D82EE9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1A81E3A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6736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81B1" w14:textId="04084196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5E6" w14:textId="4BC8D3E2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1978" w14:textId="72756E60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0687" w14:textId="1E183A95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6580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E1A" w14:textId="228C3A93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5242B41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F23" w14:textId="64034798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F0E0" w14:textId="6CDE745F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8F13" w14:textId="2D235EC4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B39A" w14:textId="40F7619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03C6" w14:textId="6D67B645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7AD3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DDD3" w14:textId="3EC85BCB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0319B5F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DD08" w14:textId="0C66E5D4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263D" w14:textId="628BBDB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E40D" w14:textId="25FA4C86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A428" w14:textId="0E567192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7FC7" w14:textId="254FAD0E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C8B1" w14:textId="77777777" w:rsidR="00E32EF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826" w14:textId="7CAEC2B5" w:rsidR="00E32EFC" w:rsidRDefault="00E32EFC" w:rsidP="00E32EFC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E32EFC" w14:paraId="29357BE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A3B3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E536" w14:textId="03DF609B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4AFD" w14:textId="2B89CE4F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E36" w14:textId="60BC88C9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C2AA" w14:textId="3BD869E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AD74" w14:textId="786479F1" w:rsidR="00E32EFC" w:rsidRDefault="00E32EFC" w:rsidP="00E32EFC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0FBC" w14:textId="41A71261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E32EFC" w14:paraId="23F9192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44A9" w14:textId="26471DC7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E222" w14:textId="114E13A4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0AEA" w14:textId="7B5444D4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A7AB" w14:textId="6AE1797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4447" w14:textId="66FCCAC7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4CFC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1652" w14:textId="0AFC0F56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E32EFC" w14:paraId="3E55210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0526" w14:textId="62E0FB22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6E1B" w14:textId="6C0F2F46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Nº de volumes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B97A" w14:textId="1D958E2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7BF2" w14:textId="0D7B8CF2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F239" w14:textId="57DACF6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1932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E9D" w14:textId="00541BDC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E32EFC" w14:paraId="2067173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C558" w14:textId="2DF32201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9B2F" w14:textId="636C459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283A" w14:textId="4BB6D22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FDDB" w14:textId="3FA803C5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8AA7" w14:textId="2BA576D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2F8B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92D" w14:textId="05CD84AE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E32EFC" w14:paraId="120E1BFB" w14:textId="77777777" w:rsidTr="003E79C8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023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B7FE" w14:textId="48841BE0" w:rsidR="00E32EFC" w:rsidRPr="00706D8B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706D8B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7DD7" w14:textId="0F2E4AB4" w:rsidR="00E32EFC" w:rsidRPr="00706D8B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 w:rsidRPr="00706D8B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7088" w14:textId="7DF48532" w:rsidR="00E32EFC" w:rsidRPr="00706D8B" w:rsidRDefault="00E32EFC" w:rsidP="00E32EFC">
            <w:pPr>
              <w:jc w:val="center"/>
              <w:rPr>
                <w:color w:val="000000"/>
                <w:szCs w:val="24"/>
              </w:rPr>
            </w:pPr>
            <w:r w:rsidRPr="00706D8B"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D990" w14:textId="28A6DD01" w:rsidR="00E32EFC" w:rsidRPr="00706D8B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06D8B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06D8B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06D8B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4015" w14:textId="2479435C" w:rsidR="00E32EFC" w:rsidRPr="00706D8B" w:rsidRDefault="00E32EFC" w:rsidP="00E32EFC">
            <w:pPr>
              <w:rPr>
                <w:color w:val="000000"/>
                <w:szCs w:val="24"/>
              </w:rPr>
            </w:pPr>
            <w:r w:rsidRPr="00706D8B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2624" w14:textId="13B5434F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4438C61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9F56" w14:textId="5114C1EE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60FC" w14:textId="24609E88" w:rsidR="00E32EFC" w:rsidRPr="0006344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8CF8" w14:textId="29AE7D6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5BD" w14:textId="260EBD6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2004" w14:textId="1E83F29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F074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520F" w14:textId="46FED8E8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E32EFC" w14:paraId="2A1B603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88CD" w14:textId="7746286A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12 01 007 000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4F4" w14:textId="59896AEF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CE5E" w14:textId="07D8398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E229" w14:textId="0D24B13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1C08" w14:textId="53AE458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goodsItemIdentifier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047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7AB" w14:textId="5FAECDCB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E32EFC" w14:paraId="1721DD9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E87D" w14:textId="093E0EBF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96D" w14:textId="2CC86DA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814C" w14:textId="2023AFAF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B04" w14:textId="14178466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5A17" w14:textId="653EFCE4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02B1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0E14" w14:textId="3C78ADBD" w:rsidR="00E32EFC" w:rsidRPr="0001360F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E32EFC" w14:paraId="4EBF186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FE52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78FC" w14:textId="14183602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5CA5" w14:textId="7FDCB799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24F3" w14:textId="517C76B8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2D41" w14:textId="2EE360B7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128C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56C2" w14:textId="64020739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E32EFC" w14:paraId="42F1E68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87E5" w14:textId="5524C05F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lastRenderedPageBreak/>
              <w:t xml:space="preserve">12 02 008 000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416B" w14:textId="7DF4F0B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8EEC" w14:textId="38C3DED8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C089" w14:textId="4D48E53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2894" w14:textId="008DC27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8351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430" w14:textId="596A79D7" w:rsidR="00E32EFC" w:rsidRPr="00FA1C21" w:rsidRDefault="00E32EFC" w:rsidP="00E32EFC">
            <w:pPr>
              <w:keepNext/>
              <w:rPr>
                <w:color w:val="000000"/>
                <w:szCs w:val="24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E32EFC" w14:paraId="5146615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A29A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DA83" w14:textId="1411E09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DB5D" w14:textId="0CE0BB7F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75B" w14:textId="2485C00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7D37" w14:textId="3A2535B8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9B0B" w14:textId="408AB7E0" w:rsidR="00E32EFC" w:rsidRPr="0006344C" w:rsidRDefault="00E32EFC" w:rsidP="00E32EFC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CC5" w14:textId="24BCD2A9" w:rsidR="00E32EFC" w:rsidRPr="00FA1C21" w:rsidRDefault="00E32EFC" w:rsidP="00E32EFC">
            <w:pPr>
              <w:keepNext/>
              <w:rPr>
                <w:color w:val="000000"/>
                <w:szCs w:val="24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E32EFC" w14:paraId="16CF252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ABC8" w14:textId="23D21DDE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ED74" w14:textId="4ED0A46A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2DCB" w14:textId="35405D63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967E" w14:textId="014B618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021" w14:textId="43E850B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2275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EB5" w14:textId="426DD89F" w:rsidR="00E32EFC" w:rsidRPr="00FA1C21" w:rsidRDefault="00E32EFC" w:rsidP="00E32EFC">
            <w:pPr>
              <w:keepNext/>
              <w:rPr>
                <w:color w:val="000000"/>
                <w:szCs w:val="24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E32EFC" w14:paraId="492F119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6D70" w14:textId="2DC2ECC8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20ED" w14:textId="2A02721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09A1" w14:textId="3AE000D3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1DAF" w14:textId="3E8C6D0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A541" w14:textId="2C3F7F3C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90EB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6D34" w14:textId="1B00E489" w:rsidR="00E32EFC" w:rsidRPr="00FA1C21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E32EFC" w14:paraId="551C0C4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E95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DE05" w14:textId="300F001E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3FE2" w14:textId="4A8444F5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8151" w14:textId="4F563E79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CD74" w14:textId="3AA78F22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AA7D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4F7" w14:textId="492AE9C3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1F6CC64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01E9" w14:textId="2B0061FF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E9B" w14:textId="48BC4E4D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0450" w14:textId="7B14B191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26CA" w14:textId="63ED0075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CFEC" w14:textId="16378137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87F2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873" w14:textId="6A64E65B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6C98AEF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4DEB" w14:textId="387D5E59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1632" w14:textId="3C9958B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7699" w14:textId="61ED6342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9DED" w14:textId="6B05C1B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D7" w14:textId="56E4F15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CD9C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26F" w14:textId="280BF751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6BCC879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1D03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B483" w14:textId="207AE83A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D6D0" w14:textId="262BC56D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BF81" w14:textId="78419D98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9ED0" w14:textId="0847B680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816E" w14:textId="4230FDBA" w:rsidR="00E32EFC" w:rsidRPr="0006344C" w:rsidRDefault="00E32EFC" w:rsidP="00E32EFC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3A11" w14:textId="6C82AF5F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41CB2B3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CE8B" w14:textId="2A454561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9544" w14:textId="3E836BC3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4BB0" w14:textId="52C9E34B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DAF" w14:textId="26218AB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CF1A" w14:textId="6FD3597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1474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14C" w14:textId="1A1CBD12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3EE918C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A61B" w14:textId="0F679675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12 03 005 000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5F9" w14:textId="1403CC7D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EC30" w14:textId="70C8A3E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DBA7" w14:textId="5C450CF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9D49" w14:textId="600E5796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107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EF6" w14:textId="2142EDC3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2F3FD3F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86D2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92" w14:textId="7870DB4E" w:rsidR="00E32EFC" w:rsidRPr="00706D8B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706D8B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0D1D" w14:textId="1C9A49CE" w:rsidR="00E32EFC" w:rsidRPr="00706D8B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 w:rsidRPr="00706D8B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1E4" w14:textId="660E3116" w:rsidR="00E32EFC" w:rsidRPr="00706D8B" w:rsidRDefault="00E32EFC" w:rsidP="00E32EFC">
            <w:pPr>
              <w:jc w:val="center"/>
              <w:rPr>
                <w:color w:val="000000"/>
                <w:szCs w:val="24"/>
              </w:rPr>
            </w:pPr>
            <w:r w:rsidRPr="00706D8B"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1126" w14:textId="497DFD3F" w:rsidR="00E32EFC" w:rsidRPr="00706D8B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06D8B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06D8B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06D8B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6EC" w14:textId="01693514" w:rsidR="00E32EFC" w:rsidRPr="00706D8B" w:rsidRDefault="00E32EFC" w:rsidP="00E32EFC">
            <w:pPr>
              <w:rPr>
                <w:color w:val="000000"/>
                <w:szCs w:val="24"/>
              </w:rPr>
            </w:pPr>
            <w:r w:rsidRPr="00706D8B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4696" w14:textId="1FFE7834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4E379A5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2720" w14:textId="462948D6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12 03 006 000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332" w14:textId="38DC00ED" w:rsidR="00E32EFC" w:rsidRPr="0006344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D692" w14:textId="6B1C4D0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7DF9" w14:textId="37C2EF16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989D" w14:textId="4C5B0305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B31A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ADDC" w14:textId="5A8FC376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20CEF86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ED56" w14:textId="3F1CD7DE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D22F" w14:textId="509245ED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3C06" w14:textId="16916C9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20B" w14:textId="6400A2DE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778" w14:textId="077504B4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C9A7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FB51" w14:textId="2F423001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69C8FA6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2A34" w14:textId="5E3B0886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167" w14:textId="19C2E4FC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B7A3" w14:textId="64D74507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E5A6" w14:textId="3180013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C755" w14:textId="16BACB56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9EE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630" w14:textId="17175280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7B30A3D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D9A7" w14:textId="140AA3FC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9763" w14:textId="7741C09A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81E3" w14:textId="3086CDC8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C1E6" w14:textId="3E91329F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65A0" w14:textId="634FC3BE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97E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5F7" w14:textId="061542E4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5E13E62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A3CA" w14:textId="3C7209B7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8487" w14:textId="7DEB8240" w:rsidR="00E32EFC" w:rsidRPr="0006344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A88" w14:textId="4EF0CA1C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D4EF" w14:textId="06866D9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79EB" w14:textId="6E25FB89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DC7A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F53" w14:textId="422FA8E3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E32EFC" w14:paraId="34F2768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B154" w14:textId="54B8FBD8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8395" w14:textId="57A2642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E171" w14:textId="0BE958C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8A16" w14:textId="12009D7F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642" w14:textId="3CA6CFA1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2AC4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8468" w14:textId="667819B2" w:rsidR="00E32EFC" w:rsidRPr="00A24559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E32EFC" w14:paraId="46F8814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F739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1223" w14:textId="46840EA8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86AE" w14:textId="53330DA9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A35E" w14:textId="689FE2EF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2509" w14:textId="58D1E328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CCF2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15D" w14:textId="07046ACC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E32EFC" w14:paraId="6882F34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B160" w14:textId="02BB7DC1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B6F" w14:textId="6DD406DD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8908" w14:textId="7A183D8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B3A" w14:textId="0EFC59F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494F" w14:textId="0213A243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425A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AD7" w14:textId="464495CB" w:rsidR="00E32EFC" w:rsidRPr="00C9670D" w:rsidRDefault="00E32EFC" w:rsidP="00E32EFC">
            <w:pPr>
              <w:keepNext/>
              <w:rPr>
                <w:color w:val="000000"/>
                <w:szCs w:val="24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E32EFC" w14:paraId="1A8FDFD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9BF" w14:textId="1C8AC034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5C48" w14:textId="11FC4BDB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353" w14:textId="16F6D68B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19F0" w14:textId="16915F0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16E2" w14:textId="61F647EF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97F9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E3F5" w14:textId="403279DC" w:rsidR="00E32EFC" w:rsidRPr="00C9670D" w:rsidRDefault="00E32EFC" w:rsidP="00E32EFC">
            <w:pPr>
              <w:keepNext/>
              <w:rPr>
                <w:color w:val="000000"/>
                <w:szCs w:val="24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E32EFC" w14:paraId="0AD4DB7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BBFF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1354" w14:textId="22F40BF2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7AB9" w14:textId="077B00BC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D2C3" w14:textId="14D7DA28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6E96" w14:textId="37D8EA4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51F9" w14:textId="17A1678A" w:rsidR="00E32EFC" w:rsidRPr="0006344C" w:rsidRDefault="00E32EFC" w:rsidP="00E32EFC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A35D" w14:textId="260DCB43" w:rsidR="00E32EFC" w:rsidRPr="00C9670D" w:rsidRDefault="00E32EFC" w:rsidP="00E32EFC">
            <w:pPr>
              <w:keepNext/>
              <w:rPr>
                <w:color w:val="000000"/>
                <w:szCs w:val="24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E32EFC" w14:paraId="6790723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2D15" w14:textId="2B79D603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3C71" w14:textId="7C13EF8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B5A3" w14:textId="23D80D78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E7FD" w14:textId="328973C2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8A1C" w14:textId="5E2AB809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CA9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D16" w14:textId="27E313F4" w:rsidR="00E32EFC" w:rsidRPr="00C9670D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188C931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4C1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EA1" w14:textId="63F3BDC2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3743" w14:textId="18C3A49B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D7D6" w14:textId="248E7BB8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60F" w14:textId="092CF82C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34B5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3A1" w14:textId="1D39578D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BA30D4">
              <w:rPr>
                <w:color w:val="000000"/>
                <w:szCs w:val="24"/>
              </w:rPr>
              <w:t>6</w:t>
            </w:r>
          </w:p>
        </w:tc>
      </w:tr>
      <w:tr w:rsidR="00E32EFC" w14:paraId="3BFD2C7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27C7" w14:textId="7AA0A9F9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F5B3" w14:textId="00A5AB4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D055" w14:textId="6EA7580A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33D4" w14:textId="24E974C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3BE2" w14:textId="2B314F4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2E36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0AE" w14:textId="1DBA5877" w:rsidR="00E32EFC" w:rsidRPr="00BA30D4" w:rsidRDefault="00E32EFC" w:rsidP="00E32EFC">
            <w:pPr>
              <w:keepNext/>
              <w:rPr>
                <w:color w:val="000000"/>
                <w:szCs w:val="24"/>
              </w:rPr>
            </w:pPr>
            <w:r w:rsidRPr="00BA30D4">
              <w:rPr>
                <w:color w:val="000000"/>
                <w:szCs w:val="24"/>
              </w:rPr>
              <w:t>6</w:t>
            </w:r>
          </w:p>
        </w:tc>
      </w:tr>
      <w:tr w:rsidR="00E32EFC" w14:paraId="472F297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53A6" w14:textId="7756410C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CC16" w14:textId="430A5781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5E75" w14:textId="7ECBCA4C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68A6" w14:textId="6B1CCF0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8059" w14:textId="4B3F1E7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9A38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1F8C" w14:textId="4F810D8E" w:rsidR="00E32EFC" w:rsidRPr="00BA30D4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6327724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1FA6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2B00" w14:textId="7B58818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Valor aduaneiro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70B" w14:textId="0D6E39E4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A4E2" w14:textId="58AFA07D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3B4E" w14:textId="64ACD23F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CustomsValuation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0AF0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465E" w14:textId="550A97DF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E32EFC" w14:paraId="52A9FE6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F0EA" w14:textId="5E91EC77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14 10 000 000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EF77" w14:textId="1F2987C5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Método de avaliação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7361" w14:textId="174A51AF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578F" w14:textId="192C5422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E496" w14:textId="54A4609C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valuationMethod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2DF4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CDB" w14:textId="411B2CB8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4E36AD2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F10D" w14:textId="229E297C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lastRenderedPageBreak/>
              <w:t xml:space="preserve">14 04 000 000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6913" w14:textId="28AA2BE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C05D" w14:textId="23620233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8E0B" w14:textId="01FB1F7F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292B" w14:textId="19F3EAC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30C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7B0" w14:textId="3D81E0FB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E32EFC" w14:paraId="384861E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60F4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7AD0" w14:textId="4BDFEDE6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2EF2" w14:textId="68B65F61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A1ED" w14:textId="3775E960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DACA" w14:textId="4186D93F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3B1E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CF89" w14:textId="6D4929C4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E32EFC" w14:paraId="199127A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7D44" w14:textId="70AA8528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6742" w14:textId="58C353C7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0260" w14:textId="5871EA0F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DF0" w14:textId="252D297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B40F" w14:textId="509BFF1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97A9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2408" w14:textId="0B96C950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E32EFC" w14:paraId="717CC4A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9E99" w14:textId="5A907B21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325D" w14:textId="73D079A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1172" w14:textId="1FD6EAC2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1F54" w14:textId="12F8E33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95FB" w14:textId="7131FE3C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AE6E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6955" w14:textId="25F33FA8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E32EFC" w14:paraId="02F763A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018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681A" w14:textId="67B66072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Ajustamento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900E" w14:textId="5A9ED566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1E10" w14:textId="1A6D8EB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0F66" w14:textId="7807A73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ValuationAdjustment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8FC0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8E78" w14:textId="58A7BCEE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3BBE606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EA75" w14:textId="11849520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14 07 000 000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8622" w14:textId="2659BA54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Indicadores de avaliação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BB78" w14:textId="5B4DE9DA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9A66" w14:textId="57113905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108C" w14:textId="4AC55313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valuationIndicators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E5D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804" w14:textId="0F10ED14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47FB020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ECF5" w14:textId="0388F45A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607A" w14:textId="3812CA35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EA41" w14:textId="43E41EDB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B9D3" w14:textId="21809BF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9105" w14:textId="5DEC157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3D97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9C5B" w14:textId="4501568B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264E7EC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C589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12D4" w14:textId="2C636D4B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24CF" w14:textId="7D64A285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F238" w14:textId="18BBC513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F9BA" w14:textId="76842E02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4EE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891" w14:textId="47E60733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932288">
              <w:rPr>
                <w:color w:val="000000"/>
                <w:szCs w:val="24"/>
              </w:rPr>
              <w:t>6</w:t>
            </w:r>
          </w:p>
        </w:tc>
      </w:tr>
      <w:tr w:rsidR="00E32EFC" w14:paraId="0F90E5D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6DF4" w14:textId="44CF3244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DCE4" w14:textId="5BC83285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F9F6" w14:textId="2A46EDA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28C2" w14:textId="7E1841F6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84DF" w14:textId="03A764D8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5C85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1762" w14:textId="47D46A4A" w:rsidR="00E32EFC" w:rsidRPr="00932288" w:rsidRDefault="00E32EFC" w:rsidP="00E32EFC">
            <w:pPr>
              <w:keepNext/>
              <w:rPr>
                <w:color w:val="000000"/>
                <w:szCs w:val="24"/>
              </w:rPr>
            </w:pPr>
            <w:r w:rsidRPr="00932288">
              <w:rPr>
                <w:color w:val="000000"/>
                <w:szCs w:val="24"/>
              </w:rPr>
              <w:t>6</w:t>
            </w:r>
          </w:p>
        </w:tc>
      </w:tr>
      <w:tr w:rsidR="00E32EFC" w14:paraId="38FDB1F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01D8" w14:textId="77A2092E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692D" w14:textId="1E47147C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B58B" w14:textId="27E9ACB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794D" w14:textId="4A94CABE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56B7" w14:textId="4932AD1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78DC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433F" w14:textId="38266168" w:rsidR="00E32EFC" w:rsidRPr="00932288" w:rsidRDefault="00E32EFC" w:rsidP="00E32EFC">
            <w:pPr>
              <w:keepNext/>
              <w:rPr>
                <w:color w:val="000000"/>
                <w:szCs w:val="24"/>
              </w:rPr>
            </w:pPr>
            <w:r w:rsidRPr="00932288">
              <w:rPr>
                <w:color w:val="000000"/>
                <w:szCs w:val="24"/>
              </w:rPr>
              <w:t>6</w:t>
            </w:r>
          </w:p>
        </w:tc>
      </w:tr>
      <w:tr w:rsidR="00E32EFC" w14:paraId="2E2EE38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764A" w14:textId="77777777" w:rsidR="00E32EFC" w:rsidRDefault="00E32EFC" w:rsidP="00E32EFC">
            <w:pPr>
              <w:rPr>
                <w:snapToGrid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FB28" w14:textId="57DA60C4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Pedidos e Decisões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FFBA" w14:textId="6FBF330A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6660" w14:textId="1515FFC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489E" w14:textId="0802DDA6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AttachedRequest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A3C7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BC9E" w14:textId="70FDE70B" w:rsidR="00E32EFC" w:rsidRPr="00932288" w:rsidRDefault="00E32EFC" w:rsidP="00E32EFC">
            <w:pPr>
              <w:keepNext/>
              <w:rPr>
                <w:color w:val="000000"/>
                <w:szCs w:val="24"/>
              </w:rPr>
            </w:pPr>
            <w:r>
              <w:t xml:space="preserve">3 </w:t>
            </w:r>
          </w:p>
        </w:tc>
      </w:tr>
      <w:tr w:rsidR="00E32EFC" w14:paraId="061C26E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747B" w14:textId="010DEC8D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3/8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FB6" w14:textId="0E389546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Proprietário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9877" w14:textId="2BC34CD0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F4C8" w14:textId="7E66973F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778C" w14:textId="40C53F9D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OwnerOfTheGoods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600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240F" w14:textId="6A2645AC" w:rsidR="00E32EFC" w:rsidRDefault="00E32EFC" w:rsidP="00E32EFC">
            <w:pPr>
              <w:keepNext/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108D75D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FF72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A476" w14:textId="1DEE3091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1A02" w14:textId="55C9E964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214" w14:textId="3E0B7C71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D3ED" w14:textId="59B1D018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BEA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280E" w14:textId="158908C8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6BE8CAD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D357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20D" w14:textId="5CB9952E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1792" w14:textId="569CFD38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16C6" w14:textId="5FAB42AE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A8DC" w14:textId="4829F849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CE38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336E" w14:textId="0D26D1A7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4D475F1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BAF1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77DB" w14:textId="461715F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F142" w14:textId="7EB2C287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75F9" w14:textId="2ADDA36A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BB2E" w14:textId="13D2E26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B8DE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85D" w14:textId="1C44CC3C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1B2BA79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BB1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01F4" w14:textId="74C8A4E4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C084" w14:textId="506AADA5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3761" w14:textId="279485A9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839E" w14:textId="07D85B65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1626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9CD" w14:textId="1236F19C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E32EFC" w14:paraId="5B0BCA22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DA4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DF7A" w14:textId="6E566366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31C0" w14:textId="0330333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1D6" w14:textId="6B29CC39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CB3" w14:textId="3D8CA198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F8B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5A09" w14:textId="57200A93" w:rsidR="00E32EFC" w:rsidRPr="00460CEF" w:rsidRDefault="00E32EFC" w:rsidP="00E32EFC">
            <w:pPr>
              <w:keepNext/>
              <w:rPr>
                <w:color w:val="000000"/>
                <w:szCs w:val="24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E32EFC" w14:paraId="0C90EAA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36B4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7AAB" w14:textId="2E879FED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5CF" w14:textId="240F1FF7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216D" w14:textId="734A0A8A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61" w14:textId="7A8338B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5D3B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74BB" w14:textId="17244DA8" w:rsidR="00E32EFC" w:rsidRPr="00460CEF" w:rsidRDefault="00E32EFC" w:rsidP="00E32EFC">
            <w:pPr>
              <w:keepNext/>
              <w:rPr>
                <w:color w:val="000000"/>
                <w:szCs w:val="24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E32EFC" w14:paraId="3E07650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900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D40D" w14:textId="3CBA891E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C266" w14:textId="5B2B0EC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AE6E" w14:textId="1DE1C73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709B" w14:textId="79A3B52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9818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8386" w14:textId="1868CFBE" w:rsidR="00E32EFC" w:rsidRPr="00460CEF" w:rsidRDefault="00E32EFC" w:rsidP="00E32EFC">
            <w:pPr>
              <w:keepNext/>
              <w:rPr>
                <w:color w:val="000000"/>
                <w:szCs w:val="24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E32EFC" w14:paraId="2E6D0FA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BA5" w14:textId="28FEDDFA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6AFC" w14:textId="549684E7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Primeiro local de utilização ou de transformação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A8E" w14:textId="2D757DE4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CE96" w14:textId="0F6B63D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B01" w14:textId="25E27BB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FirstPlaceOfUseOrProcessing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182A" w14:textId="77777777" w:rsidR="00E32EFC" w:rsidRPr="0006344C" w:rsidRDefault="00E32EFC" w:rsidP="00E32EFC">
            <w:pPr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E2F1" w14:textId="7CB1B775" w:rsidR="00E32EFC" w:rsidRPr="00460CEF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360B0F2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1B86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D5CC" w14:textId="61525F8E" w:rsidR="00E32EFC" w:rsidRPr="0006344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F29" w14:textId="3028B07D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6FBE" w14:textId="24078673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C2CA" w14:textId="4FBDB7DA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6F09" w14:textId="3C430A60" w:rsidR="00E32EFC" w:rsidRPr="0006344C" w:rsidRDefault="00E32EFC" w:rsidP="00E32EFC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9A31" w14:textId="72F1D917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652DE5">
              <w:rPr>
                <w:snapToGrid w:val="0"/>
              </w:rPr>
              <w:t>5</w:t>
            </w:r>
          </w:p>
        </w:tc>
      </w:tr>
      <w:tr w:rsidR="00E32EFC" w14:paraId="3869E15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AFB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410B" w14:textId="50F773F7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FF04" w14:textId="4028BA0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02E3" w14:textId="757461B9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8E6B" w14:textId="0CD5DA3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1C86" w14:textId="77777777" w:rsidR="00E32EFC" w:rsidRDefault="00E32EFC" w:rsidP="00E32EFC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</w:p>
          <w:p w14:paraId="62504B14" w14:textId="4EACE34C" w:rsidR="00E32EFC" w:rsidRPr="0006344C" w:rsidRDefault="00E32EFC" w:rsidP="00E32EFC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E8D" w14:textId="5998B14D" w:rsidR="00E32EFC" w:rsidRPr="00652DE5" w:rsidRDefault="00E32EFC" w:rsidP="00E32EFC">
            <w:pPr>
              <w:keepNext/>
              <w:rPr>
                <w:snapToGrid w:val="0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3A3974E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4A2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D7CD" w14:textId="49472E51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8AFE" w14:textId="4AC8B63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22F8" w14:textId="11022456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3EC3" w14:textId="1A38A301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A14C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AE02" w14:textId="09D213D7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181DF1E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AB8E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28AD" w14:textId="4FD6F8B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3045" w14:textId="0909AAD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C1E" w14:textId="6CB24F3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574" w14:textId="0F94F79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12B7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CC92" w14:textId="60EB7887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161A57F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D08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B4A8" w14:textId="0BACDF3C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687A" w14:textId="01FCBA62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C2D3" w14:textId="5786F88F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DC77" w14:textId="6FFA7BEC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8378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5BF4" w14:textId="77711075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0AA05E3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B1DD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28CD" w14:textId="454A3B77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1F2E" w14:textId="4BD830E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1855" w14:textId="3FD7E9C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28A8" w14:textId="592F4590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7C38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2E2" w14:textId="058C84DA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32EFC" w14:paraId="65FB527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DF3B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DAC9" w14:textId="7597C39F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30A1" w14:textId="5A389888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61A3" w14:textId="4840774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7931" w14:textId="6C2D4293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182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97B9" w14:textId="1F5FE270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51407BA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CFE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C564" w14:textId="31D56128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3E56" w14:textId="61FD160B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14C7" w14:textId="45438E05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DE39" w14:textId="4BAC307B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18EF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55C6" w14:textId="27CCB048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E32EFC" w14:paraId="06DA603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7421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C424" w14:textId="02A8B3FC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9517" w14:textId="1D0D73E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4F12" w14:textId="28246F5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5CD3" w14:textId="18CF2D5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EB17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7C10" w14:textId="5F0B8EA4" w:rsidR="00E32EFC" w:rsidRPr="001979EF" w:rsidRDefault="00E32EFC" w:rsidP="00E32EFC">
            <w:pPr>
              <w:keepNext/>
              <w:rPr>
                <w:color w:val="000000"/>
                <w:szCs w:val="24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E32EFC" w14:paraId="58A121E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B056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BDDE" w14:textId="389E29E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B355" w14:textId="26BA695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9ADF" w14:textId="58683A6C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326E" w14:textId="319618D4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8280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87D" w14:textId="66433D74" w:rsidR="00E32EFC" w:rsidRPr="001979EF" w:rsidRDefault="00E32EFC" w:rsidP="00E32EFC">
            <w:pPr>
              <w:keepNext/>
              <w:rPr>
                <w:color w:val="000000"/>
                <w:szCs w:val="24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E32EFC" w14:paraId="25DB263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DEB2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0072" w14:textId="63564B92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EE93" w14:textId="009E0B57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8373" w14:textId="4A25C04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AAF7" w14:textId="254E3C10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BDEA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A156" w14:textId="4562EFB4" w:rsidR="00E32EFC" w:rsidRPr="001979EF" w:rsidRDefault="00E32EFC" w:rsidP="00E32EFC">
            <w:pPr>
              <w:keepNext/>
              <w:rPr>
                <w:color w:val="000000"/>
                <w:szCs w:val="24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E32EFC" w14:paraId="400250D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2DDC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3FE5" w14:textId="33E458B8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E80C" w14:textId="5A2C540C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BC26" w14:textId="71A13BF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C297" w14:textId="5185F98C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EAF4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7326" w14:textId="1BC35E15" w:rsidR="00E32EFC" w:rsidRPr="001979EF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E32EFC" w14:paraId="053D8F1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2EE1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4449" w14:textId="25A7D74D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 w:rsidRPr="4B269785">
              <w:rPr>
                <w:b/>
                <w:color w:val="000000" w:themeColor="text1"/>
              </w:rPr>
              <w:t xml:space="preserve">Número da </w:t>
            </w:r>
            <w:r w:rsidRPr="4B269785">
              <w:rPr>
                <w:b/>
                <w:bCs/>
                <w:color w:val="000000" w:themeColor="text1"/>
              </w:rPr>
              <w:t>porta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020" w14:textId="32FB6C4E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D0E4" w14:textId="7276C32D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78A4" w14:textId="512A8331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2629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308" w14:textId="66F7D3BA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1B51EC">
              <w:rPr>
                <w:color w:val="000000"/>
                <w:szCs w:val="24"/>
              </w:rPr>
              <w:t>6</w:t>
            </w:r>
          </w:p>
        </w:tc>
      </w:tr>
      <w:tr w:rsidR="00E32EFC" w14:paraId="66E2442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016D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8384" w14:textId="115E23A7" w:rsidR="00E32EFC" w:rsidRPr="4B269785" w:rsidRDefault="00E32EFC" w:rsidP="00E32EFC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65BF" w14:textId="638A8513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7E5" w14:textId="542007B6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1187" w14:textId="6BD4BAD7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31D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6F07" w14:textId="5B10AF42" w:rsidR="00E32EFC" w:rsidRPr="001B51EC" w:rsidRDefault="00E32EFC" w:rsidP="00E32EFC">
            <w:pPr>
              <w:keepNext/>
              <w:rPr>
                <w:color w:val="000000"/>
                <w:szCs w:val="24"/>
              </w:rPr>
            </w:pPr>
            <w:r w:rsidRPr="001B51EC">
              <w:rPr>
                <w:color w:val="000000"/>
                <w:szCs w:val="24"/>
              </w:rPr>
              <w:t>6</w:t>
            </w:r>
          </w:p>
        </w:tc>
      </w:tr>
      <w:tr w:rsidR="00E32EFC" w14:paraId="65EA717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F4E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7939" w14:textId="6E1083D3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80C" w14:textId="0A9E376F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A41E" w14:textId="72C1418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F1FB" w14:textId="7AFB3486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1748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A9D" w14:textId="121AF54A" w:rsidR="00E32EFC" w:rsidRPr="001B51EC" w:rsidRDefault="00E32EFC" w:rsidP="00E32EFC">
            <w:pPr>
              <w:keepNext/>
              <w:rPr>
                <w:color w:val="000000"/>
                <w:szCs w:val="24"/>
              </w:rPr>
            </w:pPr>
            <w:r w:rsidRPr="001B51EC">
              <w:rPr>
                <w:color w:val="000000"/>
                <w:szCs w:val="24"/>
              </w:rPr>
              <w:t>6</w:t>
            </w:r>
          </w:p>
        </w:tc>
      </w:tr>
      <w:tr w:rsidR="00E32EFC" w14:paraId="330518D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5100" w14:textId="6597E852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4/9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4DA8" w14:textId="0FB86C4E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Local ou locais de transformação ou de utilização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C01" w14:textId="311FAFFF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8ACF" w14:textId="27AFA44D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F832" w14:textId="183EEF93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PlacesOfProcessingOrUse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7D90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F0A1" w14:textId="41798676" w:rsidR="00E32EFC" w:rsidRPr="001B51E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6CAA71F1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7EC1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A0C9" w14:textId="61E21D30" w:rsidR="00E32EFC" w:rsidRPr="0006344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FD5D" w14:textId="3A86B758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910E" w14:textId="5D347CF0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AFBD" w14:textId="41A9F873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9DA1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1DA1" w14:textId="30AD37E2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60CBED1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CA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C0A6" w14:textId="0A54A36B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696F" w14:textId="6C0DFB96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ABF4" w14:textId="6F79A0C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874F" w14:textId="2819D2B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A91C" w14:textId="01B5FAB9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4E9F" w14:textId="3D6033D2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65895F0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1F38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6696" w14:textId="620E7B8F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47A8" w14:textId="60A700C1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D697" w14:textId="01D4C3DC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18A" w14:textId="5A6A76EF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8884" w14:textId="77777777" w:rsidR="00E32EFC" w:rsidRDefault="00E32EFC" w:rsidP="00E32EFC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</w:p>
          <w:p w14:paraId="29240714" w14:textId="55BF0AB1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T - Endereço de código postal U - UN/LOCODE V - Identificador da estância aduaneira W - Coordenadas GNSS X - Número EORI Y - Número </w:t>
            </w:r>
            <w:r w:rsidRPr="0006344C">
              <w:rPr>
                <w:color w:val="000000"/>
                <w:szCs w:val="24"/>
              </w:rPr>
              <w:lastRenderedPageBreak/>
              <w:t>da Autorização Z - Endereço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49BA" w14:textId="1D0A00DE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5</w:t>
            </w:r>
          </w:p>
        </w:tc>
      </w:tr>
      <w:tr w:rsidR="00E32EFC" w14:paraId="10E9B6B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79BB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BB01" w14:textId="7113CD84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C518" w14:textId="1FC039E4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F83F" w14:textId="2C7999E6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4A27" w14:textId="5011DDA0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75A9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B6C7" w14:textId="5870317E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5499B0B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65D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159C" w14:textId="271E7272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C183" w14:textId="13F9DDA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8F24" w14:textId="207FDDF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15AB" w14:textId="647322AC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26CD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C9C" w14:textId="30060770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0D309010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FD53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5191" w14:textId="1B1370EF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72D" w14:textId="53E0405D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DFB3" w14:textId="5D120AD2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944A" w14:textId="18360EBB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D8E9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090" w14:textId="6CDFD9BF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927491">
              <w:rPr>
                <w:color w:val="000000"/>
                <w:szCs w:val="24"/>
              </w:rPr>
              <w:t>6</w:t>
            </w:r>
          </w:p>
        </w:tc>
      </w:tr>
      <w:tr w:rsidR="00E32EFC" w14:paraId="2B761186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FDD7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E3CA" w14:textId="6B8AFAFF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AF8D" w14:textId="4DCC071D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EBD" w14:textId="2739D4C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438B" w14:textId="70A3B53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0124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D27" w14:textId="536B2B23" w:rsidR="00E32EFC" w:rsidRPr="00927491" w:rsidRDefault="00E32EFC" w:rsidP="00E32EFC">
            <w:pPr>
              <w:keepNext/>
              <w:rPr>
                <w:color w:val="000000"/>
                <w:szCs w:val="24"/>
              </w:rPr>
            </w:pPr>
            <w:r w:rsidRPr="00927491">
              <w:rPr>
                <w:color w:val="000000"/>
                <w:szCs w:val="24"/>
              </w:rPr>
              <w:t>6</w:t>
            </w:r>
          </w:p>
        </w:tc>
      </w:tr>
      <w:tr w:rsidR="00E32EFC" w14:paraId="6157A92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3E0D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5304" w14:textId="7B021BE7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6F34" w14:textId="1AF57717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B49" w14:textId="55E65EB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39B3" w14:textId="01CD20A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9258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FCC" w14:textId="356B402D" w:rsidR="00E32EFC" w:rsidRPr="00927491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E32EFC" w14:paraId="38DEACA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6A42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4BF5" w14:textId="51935618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B1A6" w14:textId="1C5AAA1E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F742" w14:textId="5D3CFABE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8388" w14:textId="076C2D8F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C91B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C56" w14:textId="5C1C74F4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E32EFC" w14:paraId="6943624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D424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33EF" w14:textId="591F171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CE9" w14:textId="18C49AA7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DC41" w14:textId="496DCA5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79A3" w14:textId="13F844FF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3BC2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3746" w14:textId="367BB8DD" w:rsidR="00E32EFC" w:rsidRPr="000B7BCB" w:rsidRDefault="00E32EFC" w:rsidP="00E32EFC">
            <w:pPr>
              <w:keepNext/>
              <w:rPr>
                <w:color w:val="000000"/>
                <w:szCs w:val="24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E32EFC" w14:paraId="303B967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227C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E690" w14:textId="7908F2BA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AFF" w14:textId="6754C80C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8AAD" w14:textId="3A8B659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FA38" w14:textId="10C4A3D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59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F97B" w14:textId="62CEA7CD" w:rsidR="00E32EFC" w:rsidRPr="000B7BCB" w:rsidRDefault="00E32EFC" w:rsidP="00E32EFC">
            <w:pPr>
              <w:keepNext/>
              <w:rPr>
                <w:color w:val="000000"/>
                <w:szCs w:val="24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E32EFC" w14:paraId="11F1DFC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40AC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4B5" w14:textId="0722C10B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15DE" w14:textId="5B547E1D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D811" w14:textId="53770470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C5AA" w14:textId="17F217B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DB27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38C" w14:textId="3D8508A5" w:rsidR="00E32EFC" w:rsidRPr="000B7BCB" w:rsidRDefault="00E32EFC" w:rsidP="00E32EFC">
            <w:pPr>
              <w:keepNext/>
              <w:rPr>
                <w:color w:val="000000"/>
                <w:szCs w:val="24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E32EFC" w14:paraId="475E769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AE18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8D95" w14:textId="0DF8F5D3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762E" w14:textId="22FB4724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8F83" w14:textId="1CE4FF5B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7566" w14:textId="18250048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979B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F12" w14:textId="5E8882CD" w:rsidR="00E32EFC" w:rsidRPr="000B7BCB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E32EFC" w14:paraId="138EC45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3EB9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3C7E" w14:textId="671038AA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 w:rsidRPr="4B269785">
              <w:rPr>
                <w:b/>
                <w:color w:val="000000" w:themeColor="text1"/>
              </w:rPr>
              <w:t xml:space="preserve">Número da </w:t>
            </w:r>
            <w:r w:rsidRPr="4B269785">
              <w:rPr>
                <w:b/>
                <w:bCs/>
                <w:color w:val="000000" w:themeColor="text1"/>
              </w:rPr>
              <w:t>porta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55DD" w14:textId="745ACEE3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B993" w14:textId="5ABFC157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48BF" w14:textId="09690F95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831B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73BB" w14:textId="1E878CF7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 w:rsidRPr="003209D3">
              <w:rPr>
                <w:color w:val="000000"/>
                <w:szCs w:val="24"/>
              </w:rPr>
              <w:t>6</w:t>
            </w:r>
          </w:p>
        </w:tc>
      </w:tr>
      <w:tr w:rsidR="00E32EFC" w14:paraId="081C9D2B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9460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EAD7" w14:textId="4CC637B0" w:rsidR="00E32EFC" w:rsidRPr="4B269785" w:rsidRDefault="00E32EFC" w:rsidP="00E32EFC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3EB" w14:textId="6B533633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F7B" w14:textId="7253258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BF8" w14:textId="7AD2C41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D5A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1BD" w14:textId="02BA8F4A" w:rsidR="00E32EFC" w:rsidRPr="003209D3" w:rsidRDefault="00E32EFC" w:rsidP="00E32EFC">
            <w:pPr>
              <w:keepNext/>
              <w:rPr>
                <w:color w:val="000000"/>
                <w:szCs w:val="24"/>
              </w:rPr>
            </w:pPr>
            <w:r w:rsidRPr="003209D3">
              <w:rPr>
                <w:color w:val="000000"/>
                <w:szCs w:val="24"/>
              </w:rPr>
              <w:t>6</w:t>
            </w:r>
          </w:p>
        </w:tc>
      </w:tr>
      <w:tr w:rsidR="00E32EFC" w14:paraId="5251BA4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D7C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2C3B" w14:textId="24650DB7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B9A3" w14:textId="53CBF4FA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72C2" w14:textId="5282104F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86CC" w14:textId="62B87958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FF92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7E79" w14:textId="5A140C38" w:rsidR="00E32EFC" w:rsidRPr="003209D3" w:rsidRDefault="00E32EFC" w:rsidP="00E32EFC">
            <w:pPr>
              <w:keepNext/>
              <w:rPr>
                <w:color w:val="000000"/>
                <w:szCs w:val="24"/>
              </w:rPr>
            </w:pPr>
            <w:r w:rsidRPr="003209D3">
              <w:rPr>
                <w:color w:val="000000"/>
                <w:szCs w:val="24"/>
              </w:rPr>
              <w:t>6</w:t>
            </w:r>
          </w:p>
        </w:tc>
      </w:tr>
      <w:tr w:rsidR="00E32EFC" w14:paraId="3146AB5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D2B8" w14:textId="7F27B21E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4/11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D5A" w14:textId="30E92BB9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Estância(s) aduaneira(s) de apuramento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4F5" w14:textId="7C3F37BD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603C" w14:textId="204A3E3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08E" w14:textId="5B41242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61B9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AC89" w14:textId="6D1424FC" w:rsidR="00E32EFC" w:rsidRPr="003209D3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72EB090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9040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0AD" w14:textId="3DC6890B" w:rsidR="00E32EFC" w:rsidRPr="0006344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DD59" w14:textId="04843EB2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8CF4" w14:textId="6065E204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3C85" w14:textId="3F9CABDD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5F8F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AEFD" w14:textId="787A1326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763F6234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BF53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B72E" w14:textId="78A75D86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4C5C" w14:textId="47BBC89A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276F" w14:textId="0A0B9D95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A823" w14:textId="7AA9043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263F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2F6E" w14:textId="41149152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45FF495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5AD7" w14:textId="6DAD2D19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4/17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C332" w14:textId="27A81584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Prazo de apuramento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2DE1" w14:textId="764E1F2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ECFA" w14:textId="2E0CF4FA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FD4D" w14:textId="421EF974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PeriodForDischarge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3B94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76FA" w14:textId="3954C0CA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3F095A6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E219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DE28" w14:textId="64DE6F8B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6ECA" w14:textId="446A1BEF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EF15" w14:textId="35BE8401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F34" w14:textId="68DAEE95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period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C148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B681" w14:textId="31FFAA43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0E49C95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8A6A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CB4" w14:textId="3FBD6B2A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Indicador de prorrogação automática do prazo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2813" w14:textId="60C50751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1CD9" w14:textId="01B69F32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704B" w14:textId="560602CD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automaticExtensionIndicator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50CF" w14:textId="77777777" w:rsidR="00E32EFC" w:rsidRDefault="00E32EFC" w:rsidP="00E32EFC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Este elemento é preenchido com: </w:t>
            </w:r>
          </w:p>
          <w:p w14:paraId="3188E7AE" w14:textId="6A76F9FA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0 - Não 1 - Sim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D08E" w14:textId="7160D16C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6537281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8957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C43" w14:textId="100ACE29" w:rsidR="00E32EFC" w:rsidRPr="0006344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F157" w14:textId="0993A46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8FFD" w14:textId="0016F56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C0A4" w14:textId="0BD09502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245A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6331" w14:textId="5BF1307D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0C9834F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B9FA" w14:textId="4635199C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5/7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59AD" w14:textId="7E2457C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Produtos transformados/Identificação das mercador</w:t>
            </w:r>
            <w:r>
              <w:rPr>
                <w:b/>
                <w:bCs/>
                <w:snapToGrid w:val="0"/>
                <w:color w:val="0000FF"/>
              </w:rPr>
              <w:t>i</w:t>
            </w:r>
            <w:r w:rsidRPr="0006344C">
              <w:rPr>
                <w:b/>
                <w:bCs/>
                <w:snapToGrid w:val="0"/>
                <w:color w:val="0000FF"/>
              </w:rPr>
              <w:t>as a exportar temporariamente</w:t>
            </w:r>
            <w:r w:rsidRPr="0006344C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21FB" w14:textId="5347580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5BE" w14:textId="730931B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F8E1" w14:textId="42C49777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ProcessedProducts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9725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4440" w14:textId="0AF37864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577C4D2A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AB8C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16D8" w14:textId="56A93506" w:rsidR="00E32EFC" w:rsidRPr="0006344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0F0D" w14:textId="34640F2E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0A23" w14:textId="7DA7360B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C531" w14:textId="12D13823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D8E4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98D7" w14:textId="7F635F2B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6516DACE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D25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7D14" w14:textId="38D4F28B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das mercadorias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63E6" w14:textId="5C6992F0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 w:rsidRPr="0071AB1C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3D27" w14:textId="5936F639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EFC4" w14:textId="2C90DE45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commodityCode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E994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8F28" w14:textId="4CABD6AE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65E0EE1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581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61D3" w14:textId="011BF9C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das mercadorias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96D8" w14:textId="2948F01A" w:rsidR="00E32EFC" w:rsidRPr="0071AB1C" w:rsidRDefault="00E32EFC" w:rsidP="00E32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1AB1C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C957" w14:textId="6E2FD582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E599" w14:textId="3C1ECD2E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F401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8089" w14:textId="04B243FE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50D9644C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AEB0" w14:textId="3EE9A647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5/8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832E" w14:textId="249CD68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Identificação das mercadorias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75A0" w14:textId="2FDDA4C6" w:rsidR="00E32EFC" w:rsidRPr="0071AB1C" w:rsidRDefault="00E32EFC" w:rsidP="00E32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1C9E" w14:textId="6507033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BAA9" w14:textId="5913332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IdentificationOfGoods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A708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BC3D" w14:textId="509EB876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3ED688EF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247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CFD6" w14:textId="474FFF55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B51" w14:textId="630336CB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B5D0" w14:textId="0D59FE90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E247" w14:textId="5087949B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7F0E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1DF1" w14:textId="7C5CE448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7041C05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2F93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D440" w14:textId="257CEA54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Código da medida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76B" w14:textId="443663D2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783E" w14:textId="75A037D1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AA3C" w14:textId="1E8A4689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6CC1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015B" w14:textId="39C0C81E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411128B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31BF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744F" w14:textId="4A53C22E" w:rsidR="00E32EFC" w:rsidRPr="0006344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Descrição da medida de identificação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C15C" w14:textId="0A4D466A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A4E9" w14:textId="519312F8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6B38" w14:textId="124B925B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FE63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FAE6" w14:textId="783A73DD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29AD009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ED55" w14:textId="6CFC1BD5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A262" w14:textId="1EC4B411" w:rsidR="00E32EFC" w:rsidRPr="0006344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Taxa de rendimento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4E8A" w14:textId="7B3CA30C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BBCD" w14:textId="6048105F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A61B" w14:textId="47A90705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RateOfYield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C62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FCBE" w14:textId="3A7F23FB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</w:p>
        </w:tc>
      </w:tr>
      <w:tr w:rsidR="00E32EFC" w14:paraId="12AF288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E7CB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AB4" w14:textId="64B2BBFA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61EE" w14:textId="37E2461B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A8B9" w14:textId="7EA83CF1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A310" w14:textId="1736E02A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7F32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799" w14:textId="2F42736A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0C48F839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B8DD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9AF" w14:textId="66674DA4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rendimento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FA5" w14:textId="241A697E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6418" w14:textId="244DC33E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9434" w14:textId="5647EB67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RateOfYield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87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1B2A" w14:textId="201EAC01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3D6E7B63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27D3" w14:textId="528050F1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lastRenderedPageBreak/>
              <w:t xml:space="preserve">6/2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9CAD" w14:textId="1FAE0E6F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Condições económicas</w:t>
            </w:r>
            <w: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5636" w14:textId="736C8CD7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4CC0" w14:textId="2664101D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A9D" w14:textId="67CAF3B0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EconomicConditions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EC10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F00A" w14:textId="6FF387E4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E32EFC" w14:paraId="5EF6220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F36E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AC15" w14:textId="2385281A" w:rsidR="00E32EFC" w:rsidRDefault="00E32EFC" w:rsidP="00E32EF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9BD7" w14:textId="4660214C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447A" w14:textId="70EA2EC2" w:rsidR="00E32EFC" w:rsidRDefault="00E32EFC" w:rsidP="00E32EF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A6BB" w14:textId="6310B39F" w:rsidR="00E32EFC" w:rsidRDefault="00E32EFC" w:rsidP="00E32EF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266F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2347" w14:textId="12C7D160" w:rsidR="00E32EFC" w:rsidRDefault="00E32EFC" w:rsidP="00E32EFC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019D9B9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FBA5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AA6E" w14:textId="166657CE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condição económica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0E5C" w14:textId="6F4347E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B570" w14:textId="032AA554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779B" w14:textId="16154423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610E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3791" w14:textId="48E3A42B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39CB8C55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9806" w14:textId="77777777" w:rsidR="00E32EFC" w:rsidRDefault="00E32EFC" w:rsidP="00E32EFC">
            <w:pPr>
              <w:rPr>
                <w:snapToGrid w:val="0"/>
                <w:color w:val="0000FF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F5D9" w14:textId="50D359EA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4D3D" w14:textId="572D5952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FAF9" w14:textId="01C88D8A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5D1" w14:textId="05EA8615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6814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A959" w14:textId="112687C9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E32EFC" w14:paraId="2C1A4CB8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DD70" w14:textId="07FDFF3F" w:rsidR="00E32EFC" w:rsidRDefault="00E32EFC" w:rsidP="00E32EFC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7/5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D652" w14:textId="3635DA8C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Pormenores das atividades previstas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F050" w14:textId="4B0DEB5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15CF" w14:textId="700AA1E7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A3DA" w14:textId="62F1FC53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DetailsOfPlannedActivities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D37D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2E77" w14:textId="7869DB15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32EFC" w14:paraId="72339CD7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E278" w14:textId="4114C7FC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8/5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D1B0" w14:textId="5548ED55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1A56" w14:textId="69C5A719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476F" w14:textId="5EA8666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045" w14:textId="7D6CCAEA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73D3" w14:textId="77777777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60E8" w14:textId="51B162E0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E32EFC" w14:paraId="33F4EB1D" w14:textId="77777777" w:rsidTr="00E32EFC">
        <w:trPr>
          <w:trHeight w:val="382"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C662" w14:textId="55EC8635" w:rsidR="00E32EFC" w:rsidRDefault="00E32EFC" w:rsidP="00E32EF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8/13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C33" w14:textId="6DE594D0" w:rsidR="00E32EFC" w:rsidRDefault="00E32EFC" w:rsidP="00E32EF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 xml:space="preserve">Cálculo do montante dos direitos de importação em conformidade com o artigo </w:t>
            </w:r>
            <w:proofErr w:type="gramStart"/>
            <w:r w:rsidRPr="0006344C">
              <w:rPr>
                <w:b/>
                <w:bCs/>
                <w:color w:val="000000"/>
                <w:szCs w:val="24"/>
              </w:rPr>
              <w:t>86.°</w:t>
            </w:r>
            <w:proofErr w:type="gramEnd"/>
            <w:r w:rsidRPr="0006344C">
              <w:rPr>
                <w:b/>
                <w:bCs/>
                <w:color w:val="000000"/>
                <w:szCs w:val="24"/>
              </w:rPr>
              <w:t xml:space="preserve">, </w:t>
            </w:r>
            <w:proofErr w:type="spellStart"/>
            <w:r w:rsidRPr="0006344C">
              <w:rPr>
                <w:b/>
                <w:bCs/>
                <w:color w:val="000000"/>
                <w:szCs w:val="24"/>
              </w:rPr>
              <w:t>n.°</w:t>
            </w:r>
            <w:proofErr w:type="spellEnd"/>
            <w:r w:rsidRPr="0006344C">
              <w:rPr>
                <w:b/>
                <w:bCs/>
                <w:color w:val="000000"/>
                <w:szCs w:val="24"/>
              </w:rPr>
              <w:t xml:space="preserve"> 3, do Código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CF20" w14:textId="1B8AEF8B" w:rsidR="00E32EFC" w:rsidRDefault="00E32EFC" w:rsidP="00E32EF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B600" w14:textId="3C146443" w:rsidR="00E32EFC" w:rsidRDefault="00E32EFC" w:rsidP="00E32E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DA64" w14:textId="75574417" w:rsidR="00E32EFC" w:rsidRDefault="00E32EFC" w:rsidP="00E32EF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CalculationOfTheAmountImportDuty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179A" w14:textId="2FDC19D2" w:rsidR="00E32EFC" w:rsidRPr="0006344C" w:rsidRDefault="00E32EFC" w:rsidP="00E32EFC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0A8" w14:textId="29D763AF" w:rsidR="00E32EFC" w:rsidRDefault="00E32EFC" w:rsidP="00E32EF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</w:tbl>
    <w:p w14:paraId="3D261A7B" w14:textId="451A8D72" w:rsidR="00A1639D" w:rsidRDefault="00A1639D" w:rsidP="0035101E">
      <w:pPr>
        <w:pStyle w:val="Legenda"/>
        <w:jc w:val="center"/>
      </w:pPr>
      <w:bookmarkStart w:id="2" w:name="_Toc233197413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cc447a</w:t>
      </w:r>
      <w:bookmarkEnd w:id="2"/>
    </w:p>
    <w:p w14:paraId="23A83E50" w14:textId="77777777" w:rsidR="00A1639D" w:rsidRDefault="00A1639D" w:rsidP="00A1639D"/>
    <w:p w14:paraId="667497E1" w14:textId="77777777" w:rsidR="00A1639D" w:rsidRDefault="00A1639D" w:rsidP="00A1639D"/>
    <w:p w14:paraId="441657F4" w14:textId="77777777" w:rsidR="0035101E" w:rsidRPr="0035101E" w:rsidRDefault="0035101E" w:rsidP="0035101E"/>
    <w:p w14:paraId="2E0A1791" w14:textId="77777777" w:rsidR="0035101E" w:rsidRPr="0035101E" w:rsidRDefault="0035101E" w:rsidP="0035101E">
      <w:pPr>
        <w:jc w:val="right"/>
      </w:pPr>
    </w:p>
    <w:p w14:paraId="41C7A325" w14:textId="77777777" w:rsidR="0035101E" w:rsidRDefault="0035101E" w:rsidP="0035101E"/>
    <w:p w14:paraId="5A3F5A64" w14:textId="3D6D42CB" w:rsidR="0035101E" w:rsidRPr="0035101E" w:rsidRDefault="0035101E" w:rsidP="0035101E">
      <w:pPr>
        <w:sectPr w:rsidR="0035101E" w:rsidRPr="0035101E" w:rsidSect="00926AFF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3" w:name="_Toc107238333"/>
      <w:bookmarkStart w:id="4" w:name="_Toc233197421"/>
      <w:r w:rsidRPr="00C35F7D">
        <w:lastRenderedPageBreak/>
        <w:t>Legenda</w:t>
      </w:r>
      <w:bookmarkEnd w:id="3"/>
      <w:bookmarkEnd w:id="4"/>
    </w:p>
    <w:p w14:paraId="605E2F11" w14:textId="77777777" w:rsidR="001D13C1" w:rsidRDefault="001D13C1" w:rsidP="001D13C1">
      <w:pPr>
        <w:spacing w:before="120" w:after="0" w:line="360" w:lineRule="auto"/>
        <w:ind w:left="357"/>
        <w:rPr>
          <w:b/>
        </w:rPr>
      </w:pPr>
    </w:p>
    <w:p w14:paraId="5D0EBBD0" w14:textId="0AB517C9" w:rsidR="00715D8F" w:rsidRDefault="00715D8F" w:rsidP="00715D8F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194809AF" w14:textId="77777777" w:rsidR="00715D8F" w:rsidRPr="004E460D" w:rsidRDefault="00715D8F" w:rsidP="00715D8F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7BA8405C" w14:textId="77777777" w:rsidR="00715D8F" w:rsidRDefault="00715D8F" w:rsidP="00715D8F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00B9F5B3" w14:textId="77777777" w:rsidR="00715D8F" w:rsidRDefault="00715D8F" w:rsidP="00715D8F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79137345" w14:textId="77777777" w:rsidR="00715D8F" w:rsidRDefault="00715D8F" w:rsidP="00715D8F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7A3A1473" w14:textId="77777777" w:rsidR="00715D8F" w:rsidRDefault="00715D8F" w:rsidP="00715D8F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212F8B39" w14:textId="77777777" w:rsidR="00715D8F" w:rsidRDefault="00715D8F" w:rsidP="00715D8F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37FCBE88" w14:textId="77777777" w:rsidR="00715D8F" w:rsidRDefault="00715D8F" w:rsidP="00715D8F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7626436A" w14:textId="77777777" w:rsidR="00715D8F" w:rsidRDefault="00715D8F" w:rsidP="00715D8F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34F53BCF" w14:textId="77777777" w:rsidR="00715D8F" w:rsidRDefault="00715D8F" w:rsidP="00715D8F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3F04493E" w14:textId="77777777" w:rsidR="00715D8F" w:rsidRDefault="00715D8F" w:rsidP="00715D8F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227AAF95" w14:textId="77777777" w:rsidR="00715D8F" w:rsidRDefault="00715D8F" w:rsidP="00715D8F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57AEBBB9" w14:textId="77777777" w:rsidR="00715D8F" w:rsidRDefault="00715D8F" w:rsidP="00715D8F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656484D1" w14:textId="77777777" w:rsidR="00715D8F" w:rsidRDefault="00715D8F" w:rsidP="00715D8F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5C48333F" w14:textId="77777777" w:rsidR="00715D8F" w:rsidRDefault="00715D8F" w:rsidP="00715D8F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</w:t>
      </w:r>
      <w:proofErr w:type="spellStart"/>
      <w:r>
        <w:t>caracter</w:t>
      </w:r>
      <w:proofErr w:type="spellEnd"/>
      <w:r>
        <w:t>;</w:t>
      </w:r>
    </w:p>
    <w:p w14:paraId="58E2D240" w14:textId="77777777" w:rsidR="00715D8F" w:rsidRDefault="00715D8F" w:rsidP="00715D8F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10A8BD57" w14:textId="77777777" w:rsidR="00715D8F" w:rsidRDefault="00715D8F" w:rsidP="00715D8F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34746F26" w14:textId="77777777" w:rsidR="00715D8F" w:rsidRDefault="00715D8F" w:rsidP="00715D8F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71D8D5A6" w14:textId="77777777" w:rsidR="00715D8F" w:rsidRDefault="00715D8F" w:rsidP="00715D8F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5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26894122" w14:textId="77777777" w:rsidR="00715D8F" w:rsidRPr="00FC5BE3" w:rsidRDefault="00715D8F" w:rsidP="00715D8F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7A948AB1" w14:textId="77777777" w:rsidR="00715D8F" w:rsidRPr="00FC5BE3" w:rsidRDefault="00715D8F" w:rsidP="00715D8F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2F99A43C" w14:textId="77777777" w:rsidR="00715D8F" w:rsidRPr="00FC5BE3" w:rsidRDefault="00715D8F" w:rsidP="00715D8F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343E560F" w14:textId="77777777" w:rsidR="00715D8F" w:rsidRPr="00FC5BE3" w:rsidRDefault="00715D8F" w:rsidP="00715D8F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56784322" w14:textId="77777777" w:rsidR="00715D8F" w:rsidRDefault="00715D8F" w:rsidP="00715D8F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Pr="21CD921B">
        <w:rPr>
          <w:b/>
          <w:bCs/>
        </w:rPr>
        <w:t>CC447A</w:t>
      </w:r>
      <w:r>
        <w:t>&gt; tem profundidade 1. Os elementos &lt;</w:t>
      </w:r>
      <w:proofErr w:type="spellStart"/>
      <w:r w:rsidRPr="21CD921B">
        <w:rPr>
          <w:b/>
          <w:bCs/>
        </w:rPr>
        <w:t>messageHeader</w:t>
      </w:r>
      <w:proofErr w:type="spellEnd"/>
      <w:r>
        <w:t>&gt; e &lt;</w:t>
      </w:r>
      <w:proofErr w:type="spellStart"/>
      <w:r w:rsidRPr="21CD921B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21CD921B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21CD921B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5"/>
    <w:p w14:paraId="06861593" w14:textId="24B78BD6" w:rsidR="00B86E26" w:rsidRPr="00726063" w:rsidRDefault="00D915D7" w:rsidP="00D915D7">
      <w:pPr>
        <w:tabs>
          <w:tab w:val="left" w:pos="5940"/>
        </w:tabs>
        <w:spacing w:line="360" w:lineRule="auto"/>
      </w:pPr>
      <w:r>
        <w:tab/>
      </w:r>
    </w:p>
    <w:p w14:paraId="1591E055" w14:textId="77777777" w:rsidR="004F7761" w:rsidRPr="00230FC6" w:rsidRDefault="004F7761" w:rsidP="004F7761"/>
    <w:sectPr w:rsidR="004F7761" w:rsidRPr="00230FC6" w:rsidSect="00926AFF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8067" w14:textId="77777777" w:rsidR="00062FB3" w:rsidRDefault="00062FB3" w:rsidP="00E91D07">
      <w:pPr>
        <w:spacing w:after="0" w:line="240" w:lineRule="auto"/>
      </w:pPr>
      <w:r>
        <w:separator/>
      </w:r>
    </w:p>
  </w:endnote>
  <w:endnote w:type="continuationSeparator" w:id="0">
    <w:p w14:paraId="4BE00524" w14:textId="77777777" w:rsidR="00062FB3" w:rsidRDefault="00062FB3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7FF0037A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64ADD735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F02B5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75EA320D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F02B5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2A561039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8"/>
            </w:rPr>
            <w:instrText>7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7A546F">
      <w:trPr>
        <w:trHeight w:val="155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46A1C521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5E7FA3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064F28DF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E7FA3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3630921B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1715A54E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5E7FA3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0C40E65D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E7FA3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60B9DB21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8"/>
            </w:rPr>
            <w:instrText>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1F77AA0F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E7FA3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096A1FC0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5E7FA3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6CF4994C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7DA25F29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E7FA3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11A71BF9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5E7FA3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6599D" w14:paraId="20135991" w14:textId="77777777" w:rsidTr="00D332F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62DA4AE" w14:textId="53F0C64C" w:rsidR="00B6599D" w:rsidRPr="006140E6" w:rsidRDefault="00B6599D" w:rsidP="00B6599D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8"/>
            </w:rPr>
            <w:instrText>35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06D8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6599D" w14:paraId="643189EC" w14:textId="77777777" w:rsidTr="00D332FA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15FC58D" w14:textId="77777777" w:rsidR="00B6599D" w:rsidRDefault="00B6599D" w:rsidP="00B6599D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22A7CB3" w14:textId="128136E8" w:rsidR="00B6599D" w:rsidRDefault="00B6599D" w:rsidP="00B6599D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5E7FA3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2FECDFF" w14:textId="06B466F3" w:rsidR="00B6599D" w:rsidRPr="002A1562" w:rsidRDefault="00B6599D" w:rsidP="00B6599D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E7FA3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6EF4" w14:textId="77777777" w:rsidR="00062FB3" w:rsidRDefault="00062FB3" w:rsidP="00E91D07">
      <w:pPr>
        <w:spacing w:after="0" w:line="240" w:lineRule="auto"/>
      </w:pPr>
      <w:r>
        <w:separator/>
      </w:r>
    </w:p>
  </w:footnote>
  <w:footnote w:type="continuationSeparator" w:id="0">
    <w:p w14:paraId="5C84EB5D" w14:textId="77777777" w:rsidR="00062FB3" w:rsidRDefault="00062FB3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30CE3424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4F02B5">
            <w:rPr>
              <w:rFonts w:eastAsia="Adobe Heiti Std R" w:cs="Arial"/>
              <w:color w:val="7F7F7F"/>
            </w:rPr>
            <w:t>Guia XML - Mensagem CC447A v1.4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553E007A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5E7FA3">
      <w:rPr>
        <w:rFonts w:eastAsia="Adobe Heiti Std R" w:cs="Arial"/>
        <w:color w:val="7F7F7F"/>
      </w:rPr>
      <w:t>Guia XML - Mensagem CC447A v1.4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7AA327CD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5E7FA3">
      <w:rPr>
        <w:rFonts w:eastAsia="Adobe Heiti Std R" w:cs="Arial"/>
        <w:color w:val="7F7F7F"/>
      </w:rPr>
      <w:t>Guia XML - Mensagem CC447A v1.4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4252DFFB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5E7FA3">
            <w:rPr>
              <w:rFonts w:eastAsia="Adobe Heiti Std R" w:cs="Arial"/>
              <w:color w:val="7F7F7F"/>
            </w:rPr>
            <w:t>Guia XML - Mensagem CC447A v1.4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2051CC76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5E7FA3">
      <w:rPr>
        <w:rFonts w:eastAsia="Adobe Heiti Std R" w:cs="Arial"/>
        <w:color w:val="7F7F7F"/>
      </w:rPr>
      <w:t>Guia XML - Mensagem CC447A v1.4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0742421B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5E7FA3">
      <w:rPr>
        <w:rFonts w:eastAsia="Adobe Heiti Std R" w:cs="Arial"/>
        <w:color w:val="7F7F7F"/>
      </w:rPr>
      <w:t>Guia XML - Mensagem CC447A v1.4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3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3"/>
  </w:num>
  <w:num w:numId="2" w16cid:durableId="1916090744">
    <w:abstractNumId w:val="15"/>
  </w:num>
  <w:num w:numId="3" w16cid:durableId="407653749">
    <w:abstractNumId w:val="23"/>
  </w:num>
  <w:num w:numId="4" w16cid:durableId="1140926260">
    <w:abstractNumId w:val="15"/>
  </w:num>
  <w:num w:numId="5" w16cid:durableId="1563710658">
    <w:abstractNumId w:val="23"/>
  </w:num>
  <w:num w:numId="6" w16cid:durableId="1221674597">
    <w:abstractNumId w:val="15"/>
  </w:num>
  <w:num w:numId="7" w16cid:durableId="2100249092">
    <w:abstractNumId w:val="18"/>
  </w:num>
  <w:num w:numId="8" w16cid:durableId="1742219413">
    <w:abstractNumId w:val="31"/>
  </w:num>
  <w:num w:numId="9" w16cid:durableId="1752387642">
    <w:abstractNumId w:val="14"/>
  </w:num>
  <w:num w:numId="10" w16cid:durableId="587661404">
    <w:abstractNumId w:val="13"/>
  </w:num>
  <w:num w:numId="11" w16cid:durableId="2115129860">
    <w:abstractNumId w:val="24"/>
  </w:num>
  <w:num w:numId="12" w16cid:durableId="888372608">
    <w:abstractNumId w:val="27"/>
  </w:num>
  <w:num w:numId="13" w16cid:durableId="1377584123">
    <w:abstractNumId w:val="16"/>
  </w:num>
  <w:num w:numId="14" w16cid:durableId="74860010">
    <w:abstractNumId w:val="16"/>
    <w:lvlOverride w:ilvl="0">
      <w:startOverride w:val="1"/>
    </w:lvlOverride>
  </w:num>
  <w:num w:numId="15" w16cid:durableId="348609990">
    <w:abstractNumId w:val="20"/>
  </w:num>
  <w:num w:numId="16" w16cid:durableId="1725443938">
    <w:abstractNumId w:val="29"/>
  </w:num>
  <w:num w:numId="17" w16cid:durableId="1860318410">
    <w:abstractNumId w:val="30"/>
  </w:num>
  <w:num w:numId="18" w16cid:durableId="1075709663">
    <w:abstractNumId w:val="17"/>
  </w:num>
  <w:num w:numId="19" w16cid:durableId="1705590259">
    <w:abstractNumId w:val="20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0"/>
  </w:num>
  <w:num w:numId="21" w16cid:durableId="1166483133">
    <w:abstractNumId w:val="20"/>
  </w:num>
  <w:num w:numId="22" w16cid:durableId="1475024564">
    <w:abstractNumId w:val="20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6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9"/>
    <w:lvlOverride w:ilvl="0">
      <w:startOverride w:val="1"/>
    </w:lvlOverride>
  </w:num>
  <w:num w:numId="36" w16cid:durableId="1614701665">
    <w:abstractNumId w:val="22"/>
  </w:num>
  <w:num w:numId="37" w16cid:durableId="852303945">
    <w:abstractNumId w:val="10"/>
  </w:num>
  <w:num w:numId="38" w16cid:durableId="1126774120">
    <w:abstractNumId w:val="12"/>
  </w:num>
  <w:num w:numId="39" w16cid:durableId="377970344">
    <w:abstractNumId w:val="28"/>
  </w:num>
  <w:num w:numId="40" w16cid:durableId="1159348061">
    <w:abstractNumId w:val="11"/>
  </w:num>
  <w:num w:numId="41" w16cid:durableId="21187957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25FB8"/>
    <w:rsid w:val="00043B3E"/>
    <w:rsid w:val="00062FB3"/>
    <w:rsid w:val="00063BDB"/>
    <w:rsid w:val="00076727"/>
    <w:rsid w:val="00076CB4"/>
    <w:rsid w:val="00081CEF"/>
    <w:rsid w:val="000A4A35"/>
    <w:rsid w:val="000D12ED"/>
    <w:rsid w:val="000D733E"/>
    <w:rsid w:val="000D7F24"/>
    <w:rsid w:val="000E00D5"/>
    <w:rsid w:val="000F3CF8"/>
    <w:rsid w:val="00104A87"/>
    <w:rsid w:val="00106546"/>
    <w:rsid w:val="00107319"/>
    <w:rsid w:val="00123389"/>
    <w:rsid w:val="00150306"/>
    <w:rsid w:val="00161C5E"/>
    <w:rsid w:val="00162461"/>
    <w:rsid w:val="001703D5"/>
    <w:rsid w:val="0017683D"/>
    <w:rsid w:val="00187135"/>
    <w:rsid w:val="00194543"/>
    <w:rsid w:val="001C5D9B"/>
    <w:rsid w:val="001D13C1"/>
    <w:rsid w:val="001D4429"/>
    <w:rsid w:val="001D45CB"/>
    <w:rsid w:val="001E2B12"/>
    <w:rsid w:val="002109B1"/>
    <w:rsid w:val="00220AE0"/>
    <w:rsid w:val="002257CB"/>
    <w:rsid w:val="00230FC6"/>
    <w:rsid w:val="00232923"/>
    <w:rsid w:val="00232EBA"/>
    <w:rsid w:val="00233B08"/>
    <w:rsid w:val="0025085B"/>
    <w:rsid w:val="00257D04"/>
    <w:rsid w:val="00271178"/>
    <w:rsid w:val="00286DAE"/>
    <w:rsid w:val="002A1562"/>
    <w:rsid w:val="002A2AA3"/>
    <w:rsid w:val="002A4F1E"/>
    <w:rsid w:val="002C6D70"/>
    <w:rsid w:val="002D637F"/>
    <w:rsid w:val="002D7563"/>
    <w:rsid w:val="002E20F9"/>
    <w:rsid w:val="002E5444"/>
    <w:rsid w:val="002F22A2"/>
    <w:rsid w:val="002F3B66"/>
    <w:rsid w:val="002F4184"/>
    <w:rsid w:val="00303CF1"/>
    <w:rsid w:val="0031602F"/>
    <w:rsid w:val="0032284D"/>
    <w:rsid w:val="00342441"/>
    <w:rsid w:val="00346FB6"/>
    <w:rsid w:val="0035101E"/>
    <w:rsid w:val="00351E87"/>
    <w:rsid w:val="003619A4"/>
    <w:rsid w:val="003809F9"/>
    <w:rsid w:val="00394F2A"/>
    <w:rsid w:val="0039791D"/>
    <w:rsid w:val="00397D2C"/>
    <w:rsid w:val="003A0929"/>
    <w:rsid w:val="003C40D5"/>
    <w:rsid w:val="003C4F42"/>
    <w:rsid w:val="003C564E"/>
    <w:rsid w:val="003D4069"/>
    <w:rsid w:val="003D514A"/>
    <w:rsid w:val="003E4E52"/>
    <w:rsid w:val="003E5945"/>
    <w:rsid w:val="0041247B"/>
    <w:rsid w:val="004171EB"/>
    <w:rsid w:val="004176AD"/>
    <w:rsid w:val="0042317F"/>
    <w:rsid w:val="004262C1"/>
    <w:rsid w:val="0044052D"/>
    <w:rsid w:val="0044425F"/>
    <w:rsid w:val="004450D3"/>
    <w:rsid w:val="00457A45"/>
    <w:rsid w:val="00457F5E"/>
    <w:rsid w:val="004601D4"/>
    <w:rsid w:val="00477767"/>
    <w:rsid w:val="00484C11"/>
    <w:rsid w:val="00495F1C"/>
    <w:rsid w:val="00497C18"/>
    <w:rsid w:val="004A7982"/>
    <w:rsid w:val="004B0153"/>
    <w:rsid w:val="004B7FED"/>
    <w:rsid w:val="004C00AB"/>
    <w:rsid w:val="004C52E7"/>
    <w:rsid w:val="004F02B5"/>
    <w:rsid w:val="004F7761"/>
    <w:rsid w:val="00500777"/>
    <w:rsid w:val="0051731A"/>
    <w:rsid w:val="00520F89"/>
    <w:rsid w:val="00535142"/>
    <w:rsid w:val="005440CB"/>
    <w:rsid w:val="00553292"/>
    <w:rsid w:val="00570095"/>
    <w:rsid w:val="00570206"/>
    <w:rsid w:val="00590869"/>
    <w:rsid w:val="0059761C"/>
    <w:rsid w:val="005B2467"/>
    <w:rsid w:val="005C7416"/>
    <w:rsid w:val="005E35CB"/>
    <w:rsid w:val="005E7485"/>
    <w:rsid w:val="005E7FA3"/>
    <w:rsid w:val="005F2390"/>
    <w:rsid w:val="006000FE"/>
    <w:rsid w:val="006140E6"/>
    <w:rsid w:val="00635CF9"/>
    <w:rsid w:val="00640F66"/>
    <w:rsid w:val="00640F89"/>
    <w:rsid w:val="0065180E"/>
    <w:rsid w:val="00651CED"/>
    <w:rsid w:val="0065427D"/>
    <w:rsid w:val="0066157D"/>
    <w:rsid w:val="00675706"/>
    <w:rsid w:val="0068164B"/>
    <w:rsid w:val="006938FA"/>
    <w:rsid w:val="006A2AFC"/>
    <w:rsid w:val="006A37A5"/>
    <w:rsid w:val="006C0691"/>
    <w:rsid w:val="006C6BCD"/>
    <w:rsid w:val="006E3521"/>
    <w:rsid w:val="00701B37"/>
    <w:rsid w:val="00706D8B"/>
    <w:rsid w:val="00707867"/>
    <w:rsid w:val="00712696"/>
    <w:rsid w:val="00715D8F"/>
    <w:rsid w:val="00731D11"/>
    <w:rsid w:val="0074050E"/>
    <w:rsid w:val="007460A2"/>
    <w:rsid w:val="007478A9"/>
    <w:rsid w:val="00754089"/>
    <w:rsid w:val="0076302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546F"/>
    <w:rsid w:val="007A6499"/>
    <w:rsid w:val="007B53FA"/>
    <w:rsid w:val="007E02DD"/>
    <w:rsid w:val="008125B7"/>
    <w:rsid w:val="00837251"/>
    <w:rsid w:val="00844E46"/>
    <w:rsid w:val="008529E5"/>
    <w:rsid w:val="00872696"/>
    <w:rsid w:val="00876AD4"/>
    <w:rsid w:val="0088073C"/>
    <w:rsid w:val="008A36B8"/>
    <w:rsid w:val="008B2301"/>
    <w:rsid w:val="008B5869"/>
    <w:rsid w:val="008D19C2"/>
    <w:rsid w:val="008E1504"/>
    <w:rsid w:val="008E4972"/>
    <w:rsid w:val="008F04FE"/>
    <w:rsid w:val="00903603"/>
    <w:rsid w:val="00906A17"/>
    <w:rsid w:val="00917423"/>
    <w:rsid w:val="00922025"/>
    <w:rsid w:val="00926AFF"/>
    <w:rsid w:val="00950252"/>
    <w:rsid w:val="009610C7"/>
    <w:rsid w:val="00967C73"/>
    <w:rsid w:val="00970E2A"/>
    <w:rsid w:val="00983172"/>
    <w:rsid w:val="009911FD"/>
    <w:rsid w:val="009A2441"/>
    <w:rsid w:val="009A2D75"/>
    <w:rsid w:val="009A3DA7"/>
    <w:rsid w:val="009C1817"/>
    <w:rsid w:val="009D427B"/>
    <w:rsid w:val="009D5ADB"/>
    <w:rsid w:val="009F10B7"/>
    <w:rsid w:val="00A02924"/>
    <w:rsid w:val="00A074F1"/>
    <w:rsid w:val="00A07608"/>
    <w:rsid w:val="00A12590"/>
    <w:rsid w:val="00A1639D"/>
    <w:rsid w:val="00A171CB"/>
    <w:rsid w:val="00A4106B"/>
    <w:rsid w:val="00A41D97"/>
    <w:rsid w:val="00A42DDC"/>
    <w:rsid w:val="00A432B1"/>
    <w:rsid w:val="00A62A10"/>
    <w:rsid w:val="00A6357C"/>
    <w:rsid w:val="00A63C0A"/>
    <w:rsid w:val="00A816BF"/>
    <w:rsid w:val="00A9321F"/>
    <w:rsid w:val="00A9484F"/>
    <w:rsid w:val="00AB77E2"/>
    <w:rsid w:val="00AC2767"/>
    <w:rsid w:val="00AC4164"/>
    <w:rsid w:val="00AC5877"/>
    <w:rsid w:val="00AC732C"/>
    <w:rsid w:val="00AE5EA5"/>
    <w:rsid w:val="00AE66F6"/>
    <w:rsid w:val="00AF46CA"/>
    <w:rsid w:val="00B00D65"/>
    <w:rsid w:val="00B25815"/>
    <w:rsid w:val="00B35A7E"/>
    <w:rsid w:val="00B450BB"/>
    <w:rsid w:val="00B50E21"/>
    <w:rsid w:val="00B52ED9"/>
    <w:rsid w:val="00B56BD1"/>
    <w:rsid w:val="00B6599D"/>
    <w:rsid w:val="00B74B66"/>
    <w:rsid w:val="00B82705"/>
    <w:rsid w:val="00B8381D"/>
    <w:rsid w:val="00B86E26"/>
    <w:rsid w:val="00BA4519"/>
    <w:rsid w:val="00BF5281"/>
    <w:rsid w:val="00C10919"/>
    <w:rsid w:val="00C22067"/>
    <w:rsid w:val="00C46A7C"/>
    <w:rsid w:val="00C60A07"/>
    <w:rsid w:val="00C674AB"/>
    <w:rsid w:val="00C80B39"/>
    <w:rsid w:val="00C82562"/>
    <w:rsid w:val="00C83B29"/>
    <w:rsid w:val="00C862CF"/>
    <w:rsid w:val="00C867E0"/>
    <w:rsid w:val="00C9202C"/>
    <w:rsid w:val="00C9209D"/>
    <w:rsid w:val="00C96A25"/>
    <w:rsid w:val="00CA271A"/>
    <w:rsid w:val="00CA3026"/>
    <w:rsid w:val="00CA3771"/>
    <w:rsid w:val="00CB04B7"/>
    <w:rsid w:val="00CB33AA"/>
    <w:rsid w:val="00CC1887"/>
    <w:rsid w:val="00CC2FE6"/>
    <w:rsid w:val="00CC6CD2"/>
    <w:rsid w:val="00CE079E"/>
    <w:rsid w:val="00CE29C5"/>
    <w:rsid w:val="00CF1779"/>
    <w:rsid w:val="00D02692"/>
    <w:rsid w:val="00D07F24"/>
    <w:rsid w:val="00D10B4E"/>
    <w:rsid w:val="00D118CC"/>
    <w:rsid w:val="00D138D6"/>
    <w:rsid w:val="00D350F7"/>
    <w:rsid w:val="00D35406"/>
    <w:rsid w:val="00D44340"/>
    <w:rsid w:val="00D61A0E"/>
    <w:rsid w:val="00D73A0A"/>
    <w:rsid w:val="00D77210"/>
    <w:rsid w:val="00D915D7"/>
    <w:rsid w:val="00D9650A"/>
    <w:rsid w:val="00DA38EE"/>
    <w:rsid w:val="00DB2B82"/>
    <w:rsid w:val="00DB4315"/>
    <w:rsid w:val="00DB5E6D"/>
    <w:rsid w:val="00DB72F5"/>
    <w:rsid w:val="00DB73CA"/>
    <w:rsid w:val="00DD7AB0"/>
    <w:rsid w:val="00DE46D4"/>
    <w:rsid w:val="00E25666"/>
    <w:rsid w:val="00E32EFC"/>
    <w:rsid w:val="00E456FA"/>
    <w:rsid w:val="00E61DE2"/>
    <w:rsid w:val="00E64F39"/>
    <w:rsid w:val="00E67527"/>
    <w:rsid w:val="00E705E7"/>
    <w:rsid w:val="00E7176A"/>
    <w:rsid w:val="00E91D07"/>
    <w:rsid w:val="00EB34DE"/>
    <w:rsid w:val="00EC53D6"/>
    <w:rsid w:val="00F25FEE"/>
    <w:rsid w:val="00F3600C"/>
    <w:rsid w:val="00F47A45"/>
    <w:rsid w:val="00F609B3"/>
    <w:rsid w:val="00F61D5F"/>
    <w:rsid w:val="00F67034"/>
    <w:rsid w:val="00F71AF3"/>
    <w:rsid w:val="00F74467"/>
    <w:rsid w:val="00F76B66"/>
    <w:rsid w:val="00F90C8F"/>
    <w:rsid w:val="00F921A8"/>
    <w:rsid w:val="00F924B6"/>
    <w:rsid w:val="00FA40B5"/>
    <w:rsid w:val="00FA55DB"/>
    <w:rsid w:val="00FD1456"/>
    <w:rsid w:val="00FD5694"/>
    <w:rsid w:val="00FE5FAB"/>
    <w:rsid w:val="00FE7C1A"/>
    <w:rsid w:val="00FF0E0F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1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618DAE-A83C-4852-B666-A15F5E341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118</TotalTime>
  <Pages>35</Pages>
  <Words>5641</Words>
  <Characters>27756</Characters>
  <Application>Microsoft Office Word</Application>
  <DocSecurity>0</DocSecurity>
  <Lines>3965</Lines>
  <Paragraphs>3339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30058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160</cp:revision>
  <cp:lastPrinted>2018-04-12T08:26:00Z</cp:lastPrinted>
  <dcterms:created xsi:type="dcterms:W3CDTF">2024-02-19T14:47:00Z</dcterms:created>
  <dcterms:modified xsi:type="dcterms:W3CDTF">2026-06-24T11:44:00Z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1.4</vt:lpwstr>
  </property>
  <property fmtid="{D5CDD505-2E9C-101B-9397-08002B2CF9AE}" pid="13" name="data">
    <vt:lpwstr>25-06-2026</vt:lpwstr>
  </property>
  <property fmtid="{D5CDD505-2E9C-101B-9397-08002B2CF9AE}" pid="14" name="NomeManual">
    <vt:lpwstr>Guia XML - Mensagem CC447A v1.4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2024-02-19T14:47:00Z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9ca45f09-0814-4488-a64c-c27c682dc439</vt:lpwstr>
  </property>
  <property fmtid="{D5CDD505-2E9C-101B-9397-08002B2CF9AE}" pid="42" name="MSIP_Label_ecb69475-382c-4c7a-b21d-8ca64eeef1bd_ContentBits">
    <vt:lpwstr>0</vt:lpwstr>
  </property>
</Properties>
</file>